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DBA" w:rsidRPr="0053310E" w:rsidRDefault="00AF3DBA" w:rsidP="001F2F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3310E">
        <w:rPr>
          <w:rFonts w:ascii="Times New Roman" w:hAnsi="Times New Roman" w:cs="Times New Roman"/>
          <w:b/>
          <w:bCs/>
          <w:sz w:val="20"/>
          <w:szCs w:val="20"/>
        </w:rPr>
        <w:t>Независимая оценка качества подготовки обучающихся в Республике Карелия</w:t>
      </w:r>
    </w:p>
    <w:p w:rsidR="00AF3DBA" w:rsidRPr="0053310E" w:rsidRDefault="00AF3DBA" w:rsidP="001F2F34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 w:rsidRPr="0053310E">
        <w:rPr>
          <w:rStyle w:val="Strong"/>
          <w:b w:val="0"/>
          <w:bCs w:val="0"/>
          <w:sz w:val="20"/>
          <w:szCs w:val="20"/>
        </w:rPr>
        <w:t xml:space="preserve">Муниципальное казенное образовательное учреждение дополнительного профессионального образования </w:t>
      </w:r>
    </w:p>
    <w:p w:rsidR="00AF3DBA" w:rsidRPr="0053310E" w:rsidRDefault="00AF3DBA" w:rsidP="001F2F34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 w:rsidRPr="0053310E">
        <w:rPr>
          <w:rStyle w:val="Strong"/>
          <w:b w:val="0"/>
          <w:bCs w:val="0"/>
          <w:sz w:val="20"/>
          <w:szCs w:val="20"/>
        </w:rPr>
        <w:t xml:space="preserve">«Информационно-методический центр» (МКОУ ДО «ИМЦ») </w:t>
      </w:r>
    </w:p>
    <w:p w:rsidR="00AF3DBA" w:rsidRPr="0053310E" w:rsidRDefault="00AF3DBA" w:rsidP="001F2F34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53310E">
        <w:rPr>
          <w:rFonts w:ascii="Times New Roman" w:hAnsi="Times New Roman" w:cs="Times New Roman"/>
          <w:sz w:val="20"/>
          <w:szCs w:val="20"/>
        </w:rPr>
        <w:t>2017 год</w:t>
      </w:r>
    </w:p>
    <w:p w:rsidR="00AF3DBA" w:rsidRPr="00FF34DF" w:rsidRDefault="00AF3DBA" w:rsidP="00FF34DF">
      <w:pPr>
        <w:pStyle w:val="NoSpacing"/>
        <w:jc w:val="center"/>
        <w:rPr>
          <w:rFonts w:ascii="Times New Roman" w:hAnsi="Times New Roman" w:cs="Times New Roman"/>
        </w:rPr>
      </w:pPr>
    </w:p>
    <w:p w:rsidR="00AF3DBA" w:rsidRPr="009066E6" w:rsidRDefault="00AF3DBA" w:rsidP="007F35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F3DBA" w:rsidRPr="009066E6" w:rsidRDefault="00AF3DBA" w:rsidP="007F359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066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Экспертное заключение </w:t>
      </w:r>
    </w:p>
    <w:p w:rsidR="00AF3DBA" w:rsidRPr="00C716D7" w:rsidRDefault="00AF3DBA" w:rsidP="007F359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066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итогам независимой оценки качества подготовки обучающихся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 основе </w:t>
      </w:r>
      <w:r w:rsidRPr="00C716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общедоступной информации и экспертно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</w:t>
      </w:r>
      <w:r w:rsidRPr="00C716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наблюдени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C716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условий, процессов и результатов подготовки обучающихся</w:t>
      </w:r>
    </w:p>
    <w:p w:rsidR="00AF3DBA" w:rsidRDefault="00AF3DBA" w:rsidP="007F359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3DBA" w:rsidRPr="00AE565F" w:rsidRDefault="00AF3DBA" w:rsidP="00662751">
      <w:pPr>
        <w:pBdr>
          <w:bottom w:val="single" w:sz="12" w:space="1" w:color="auto"/>
        </w:pBdr>
        <w:jc w:val="center"/>
        <w:rPr>
          <w:rFonts w:ascii="Times New Roman" w:eastAsia="MS Mincho" w:hAnsi="Times New Roman"/>
          <w:sz w:val="24"/>
          <w:szCs w:val="24"/>
          <w:lang w:eastAsia="ru-RU"/>
        </w:rPr>
      </w:pPr>
      <w:r w:rsidRPr="00887F62">
        <w:rPr>
          <w:rFonts w:ascii="Times New Roman" w:hAnsi="Times New Roman" w:cs="Times New Roman"/>
          <w:sz w:val="24"/>
          <w:szCs w:val="24"/>
          <w:lang w:eastAsia="ru-RU"/>
        </w:rPr>
        <w:t xml:space="preserve">Уровень образования: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начальное общее</w:t>
      </w:r>
      <w:r w:rsidRPr="00887F62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образование </w:t>
      </w:r>
    </w:p>
    <w:p w:rsidR="00AF3DBA" w:rsidRPr="00CA0866" w:rsidRDefault="00AF3DBA" w:rsidP="00CA0866">
      <w:pPr>
        <w:jc w:val="center"/>
        <w:rPr>
          <w:rFonts w:ascii="Times New Roman" w:hAnsi="Times New Roman" w:cs="Times New Roman"/>
        </w:rPr>
      </w:pPr>
      <w:r w:rsidRPr="00F8299F">
        <w:rPr>
          <w:rFonts w:ascii="Times New Roman" w:hAnsi="Times New Roman" w:cs="Times New Roman"/>
        </w:rPr>
        <w:t>Муниципальное казенное общеобразовательное учреждение «Рыпушкальская основная общеобразовательная школа»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Pr="00CA0866" w:rsidRDefault="00AF3DBA" w:rsidP="00CA08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0866">
        <w:rPr>
          <w:rFonts w:ascii="Times New Roman" w:hAnsi="Times New Roman" w:cs="Times New Roman"/>
          <w:b/>
          <w:bCs/>
          <w:sz w:val="24"/>
          <w:szCs w:val="24"/>
        </w:rPr>
        <w:t xml:space="preserve">Эксперт-консультант:  </w:t>
      </w:r>
    </w:p>
    <w:p w:rsidR="00AF3DBA" w:rsidRPr="00CA0866" w:rsidRDefault="00AF3DBA" w:rsidP="00CA086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0866">
        <w:rPr>
          <w:rFonts w:ascii="Times New Roman" w:hAnsi="Times New Roman" w:cs="Times New Roman"/>
          <w:sz w:val="24"/>
          <w:szCs w:val="24"/>
        </w:rPr>
        <w:t>Гилоева Ирина Анатольевна,  директор Муниципального   казенного  образовательного  учреждения   дополнительного профессионального  образования «Информационно-методический  центр»</w:t>
      </w:r>
    </w:p>
    <w:p w:rsidR="00AF3DBA" w:rsidRPr="00CA0866" w:rsidRDefault="00AF3DBA" w:rsidP="00CA08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0866">
        <w:rPr>
          <w:rFonts w:ascii="Times New Roman" w:hAnsi="Times New Roman" w:cs="Times New Roman"/>
          <w:b/>
          <w:bCs/>
          <w:sz w:val="24"/>
          <w:szCs w:val="24"/>
        </w:rPr>
        <w:t xml:space="preserve">Независимые эксперты качества:  </w:t>
      </w:r>
    </w:p>
    <w:p w:rsidR="00AF3DBA" w:rsidRPr="00CA0866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Корнилова Ирина Анатольевна</w:t>
      </w:r>
      <w:r w:rsidRPr="00CA0866">
        <w:rPr>
          <w:rFonts w:ascii="Times New Roman" w:hAnsi="Times New Roman" w:cs="Times New Roman"/>
          <w:sz w:val="24"/>
          <w:szCs w:val="24"/>
        </w:rPr>
        <w:t xml:space="preserve">, заместитель директора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казенное общеобразовательное учреждение "Средняя общеобразовательная школа № 1 г. Олонца" </w:t>
      </w:r>
    </w:p>
    <w:p w:rsidR="00AF3DBA" w:rsidRPr="00CA0866" w:rsidRDefault="00AF3DBA" w:rsidP="00CA08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Чанцева Екатерина Васильевна</w:t>
      </w:r>
      <w:r w:rsidRPr="00CA0866">
        <w:rPr>
          <w:rFonts w:ascii="Times New Roman" w:hAnsi="Times New Roman" w:cs="Times New Roman"/>
          <w:sz w:val="24"/>
          <w:szCs w:val="24"/>
        </w:rPr>
        <w:t xml:space="preserve">,  директор 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казенное общеобразовательное учреждение "Средняя общеобразовательная школа № 1 г. Олонца" 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0C7">
        <w:rPr>
          <w:rFonts w:ascii="Times New Roman" w:hAnsi="Times New Roman" w:cs="Times New Roman"/>
          <w:sz w:val="24"/>
          <w:szCs w:val="24"/>
        </w:rPr>
        <w:t xml:space="preserve">1.Единица измерения(характеристика) показателя: </w:t>
      </w:r>
      <w:r>
        <w:rPr>
          <w:rFonts w:ascii="Times New Roman" w:hAnsi="Times New Roman" w:cs="Times New Roman"/>
          <w:sz w:val="24"/>
          <w:szCs w:val="24"/>
        </w:rPr>
        <w:t>индикатора/</w:t>
      </w:r>
      <w:r w:rsidRPr="002920C7">
        <w:rPr>
          <w:rFonts w:ascii="Times New Roman" w:hAnsi="Times New Roman" w:cs="Times New Roman"/>
          <w:sz w:val="24"/>
          <w:szCs w:val="24"/>
        </w:rPr>
        <w:t>показателя</w:t>
      </w:r>
      <w:r>
        <w:rPr>
          <w:rFonts w:ascii="Times New Roman" w:hAnsi="Times New Roman" w:cs="Times New Roman"/>
          <w:sz w:val="24"/>
          <w:szCs w:val="24"/>
        </w:rPr>
        <w:t>/критерия</w:t>
      </w:r>
      <w:r w:rsidRPr="002920C7">
        <w:rPr>
          <w:rFonts w:ascii="Times New Roman" w:hAnsi="Times New Roman" w:cs="Times New Roman"/>
          <w:sz w:val="24"/>
          <w:szCs w:val="24"/>
        </w:rPr>
        <w:t>: баллы</w:t>
      </w:r>
      <w:r>
        <w:rPr>
          <w:rFonts w:ascii="Times New Roman" w:hAnsi="Times New Roman" w:cs="Times New Roman"/>
          <w:sz w:val="24"/>
          <w:szCs w:val="24"/>
        </w:rPr>
        <w:t>/% от максимально возможного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0C7">
        <w:rPr>
          <w:rFonts w:ascii="Times New Roman" w:hAnsi="Times New Roman" w:cs="Times New Roman"/>
          <w:sz w:val="24"/>
          <w:szCs w:val="24"/>
        </w:rPr>
        <w:t>2. Максимальное значение   при оценке:</w:t>
      </w:r>
    </w:p>
    <w:p w:rsidR="00AF3DBA" w:rsidRPr="00936222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71DE">
        <w:rPr>
          <w:rFonts w:ascii="Times New Roman" w:hAnsi="Times New Roman" w:cs="Times New Roman"/>
          <w:sz w:val="24"/>
          <w:szCs w:val="24"/>
        </w:rPr>
        <w:t>- по индикаторам – 1,0 балл,</w:t>
      </w:r>
    </w:p>
    <w:p w:rsidR="00AF3DBA" w:rsidRPr="00B771DE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71DE">
        <w:rPr>
          <w:rFonts w:ascii="Times New Roman" w:hAnsi="Times New Roman" w:cs="Times New Roman"/>
          <w:sz w:val="24"/>
          <w:szCs w:val="24"/>
        </w:rPr>
        <w:t>- по показателям – общее з</w:t>
      </w:r>
      <w:r>
        <w:rPr>
          <w:rFonts w:ascii="Times New Roman" w:hAnsi="Times New Roman" w:cs="Times New Roman"/>
          <w:sz w:val="24"/>
          <w:szCs w:val="24"/>
        </w:rPr>
        <w:t xml:space="preserve">начение результатов </w:t>
      </w:r>
      <w:r w:rsidRPr="00B771DE">
        <w:rPr>
          <w:rFonts w:ascii="Times New Roman" w:hAnsi="Times New Roman" w:cs="Times New Roman"/>
          <w:sz w:val="24"/>
          <w:szCs w:val="24"/>
        </w:rPr>
        <w:t>по индикаторам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771DE">
        <w:rPr>
          <w:rFonts w:ascii="Times New Roman" w:hAnsi="Times New Roman" w:cs="Times New Roman"/>
          <w:sz w:val="24"/>
          <w:szCs w:val="24"/>
        </w:rPr>
        <w:t>сумма баллов</w:t>
      </w:r>
      <w:r>
        <w:rPr>
          <w:rFonts w:ascii="Times New Roman" w:hAnsi="Times New Roman" w:cs="Times New Roman"/>
          <w:sz w:val="24"/>
          <w:szCs w:val="24"/>
        </w:rPr>
        <w:t>/% к максимально возможному,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71DE">
        <w:rPr>
          <w:rFonts w:ascii="Times New Roman" w:hAnsi="Times New Roman" w:cs="Times New Roman"/>
          <w:sz w:val="24"/>
          <w:szCs w:val="24"/>
        </w:rPr>
        <w:t xml:space="preserve">- по </w:t>
      </w:r>
      <w:r>
        <w:rPr>
          <w:rFonts w:ascii="Times New Roman" w:hAnsi="Times New Roman" w:cs="Times New Roman"/>
          <w:sz w:val="24"/>
          <w:szCs w:val="24"/>
        </w:rPr>
        <w:t>критериям – среднее</w:t>
      </w:r>
      <w:r w:rsidRPr="00936222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 xml:space="preserve">начение результатов </w:t>
      </w:r>
      <w:r w:rsidRPr="00936222">
        <w:rPr>
          <w:rFonts w:ascii="Times New Roman" w:hAnsi="Times New Roman" w:cs="Times New Roman"/>
          <w:sz w:val="24"/>
          <w:szCs w:val="24"/>
        </w:rPr>
        <w:t>по показателям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771DE">
        <w:rPr>
          <w:rFonts w:ascii="Times New Roman" w:hAnsi="Times New Roman" w:cs="Times New Roman"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</w:rPr>
        <w:t>ы/% к максимально возможному: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 xml:space="preserve">Критерий </w:t>
      </w:r>
      <w:r w:rsidRPr="0093622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- 10</w:t>
      </w:r>
      <w:r w:rsidRPr="00936222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баллов/100%;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 xml:space="preserve">Критерий </w:t>
      </w:r>
      <w:r w:rsidRPr="00936222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-15,0 баллов/100%;</w:t>
      </w:r>
    </w:p>
    <w:p w:rsidR="00AF3DBA" w:rsidRPr="00AE565F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 xml:space="preserve">Критерий </w:t>
      </w:r>
      <w:r w:rsidRPr="00936222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-3,0 балла/100%;</w:t>
      </w:r>
    </w:p>
    <w:p w:rsidR="00AF3DBA" w:rsidRPr="00AE565F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 xml:space="preserve">Критерий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-3,0 балла/100%.</w:t>
      </w:r>
    </w:p>
    <w:p w:rsidR="00AF3DBA" w:rsidRPr="00EB7C2F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программе - общее</w:t>
      </w:r>
      <w:r w:rsidRPr="00936222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 xml:space="preserve">начение результатов </w:t>
      </w:r>
      <w:r w:rsidRPr="0093622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критериям - </w:t>
      </w:r>
      <w:r w:rsidRPr="00B771DE">
        <w:rPr>
          <w:rFonts w:ascii="Times New Roman" w:hAnsi="Times New Roman" w:cs="Times New Roman"/>
          <w:sz w:val="24"/>
          <w:szCs w:val="24"/>
        </w:rPr>
        <w:t>сумма баллов</w:t>
      </w:r>
      <w:r>
        <w:rPr>
          <w:rFonts w:ascii="Times New Roman" w:hAnsi="Times New Roman" w:cs="Times New Roman"/>
          <w:sz w:val="24"/>
          <w:szCs w:val="24"/>
        </w:rPr>
        <w:t>/% к максимально возможному:</w:t>
      </w:r>
    </w:p>
    <w:p w:rsidR="00AF3DBA" w:rsidRPr="00EB7C2F" w:rsidRDefault="00AF3DBA" w:rsidP="004A66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>3. Методика оценки</w:t>
      </w:r>
      <w:r>
        <w:rPr>
          <w:rFonts w:ascii="Times New Roman" w:hAnsi="Times New Roman" w:cs="Times New Roman"/>
          <w:sz w:val="24"/>
          <w:szCs w:val="24"/>
        </w:rPr>
        <w:t xml:space="preserve"> по индикатору</w:t>
      </w:r>
      <w:r w:rsidRPr="00936222">
        <w:rPr>
          <w:rFonts w:ascii="Times New Roman" w:hAnsi="Times New Roman" w:cs="Times New Roman"/>
          <w:sz w:val="24"/>
          <w:szCs w:val="24"/>
        </w:rPr>
        <w:t>:</w:t>
      </w:r>
    </w:p>
    <w:p w:rsidR="00AF3DBA" w:rsidRPr="00936222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 xml:space="preserve">3.1. Критерий </w:t>
      </w:r>
      <w:r w:rsidRPr="0093622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3DBA" w:rsidRPr="00936222" w:rsidRDefault="00AF3DBA" w:rsidP="004A66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0,7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1,0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балл – высокий уровень (качество подготовки обучающихся обеспечено необходимым содержанием, реализацией и результатами осуществления образовательн</w:t>
      </w:r>
      <w:r>
        <w:rPr>
          <w:rFonts w:ascii="Times New Roman" w:hAnsi="Times New Roman" w:cs="Times New Roman"/>
          <w:i/>
          <w:iCs/>
          <w:sz w:val="24"/>
          <w:szCs w:val="24"/>
        </w:rPr>
        <w:t>ой программы в полном объеме)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:rsidR="00AF3DBA" w:rsidRPr="00936222" w:rsidRDefault="00AF3DBA" w:rsidP="004A66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0,4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0,6 баллов -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 средний уровень (качество подготовки обучающихся обеспечено необходимым содержанием, реализацией и результатами осуществления образо</w:t>
      </w:r>
      <w:r>
        <w:rPr>
          <w:rFonts w:ascii="Times New Roman" w:hAnsi="Times New Roman" w:cs="Times New Roman"/>
          <w:i/>
          <w:iCs/>
          <w:sz w:val="24"/>
          <w:szCs w:val="24"/>
        </w:rPr>
        <w:t>вательной программы частично)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6222">
        <w:rPr>
          <w:rFonts w:ascii="Times New Roman" w:hAnsi="Times New Roman" w:cs="Times New Roman"/>
          <w:i/>
          <w:iCs/>
          <w:sz w:val="24"/>
          <w:szCs w:val="24"/>
        </w:rPr>
        <w:t>0,0 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0,3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баллов – низкий уровень (качество подготовки обучающихся не обеспечено необходимым содержанием, реализацией и результатами осуществления о</w:t>
      </w:r>
      <w:r>
        <w:rPr>
          <w:rFonts w:ascii="Times New Roman" w:hAnsi="Times New Roman" w:cs="Times New Roman"/>
          <w:i/>
          <w:iCs/>
          <w:sz w:val="24"/>
          <w:szCs w:val="24"/>
        </w:rPr>
        <w:t>бразовательной программы)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 xml:space="preserve">3.2. Критерий </w:t>
      </w:r>
      <w:r w:rsidRPr="00936222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3DBA" w:rsidRPr="00936222" w:rsidRDefault="00AF3DBA" w:rsidP="004A66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3,6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5,0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iCs/>
          <w:sz w:val="24"/>
          <w:szCs w:val="24"/>
        </w:rPr>
        <w:t>ов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 – высокий уровень 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(качество условий, процессов и результатов подготовки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обучающихся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обеспечено по направлениям развития и формирования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компетенций 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>в полном объеме)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:rsidR="00AF3DBA" w:rsidRPr="003F2C78" w:rsidRDefault="00AF3DBA" w:rsidP="004A66DB">
      <w:pPr>
        <w:spacing w:after="0" w:line="240" w:lineRule="auto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2,1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3,5 балла -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 средний уровень 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(качество условий, процессов и результатов подготовки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обучающихся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обеспечено по направлениям развития и формирования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компетенций </w:t>
      </w:r>
      <w:r w:rsidRPr="003F2C78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частично); </w:t>
      </w:r>
    </w:p>
    <w:p w:rsidR="00AF3DBA" w:rsidRPr="00936222" w:rsidRDefault="00AF3DBA" w:rsidP="004A66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6222">
        <w:rPr>
          <w:rFonts w:ascii="Times New Roman" w:hAnsi="Times New Roman" w:cs="Times New Roman"/>
          <w:i/>
          <w:iCs/>
          <w:sz w:val="24"/>
          <w:szCs w:val="24"/>
        </w:rPr>
        <w:t>0,0 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2,0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балл</w:t>
      </w: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 – низкий уровень 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>качество условий, процессов и результатов подготовки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обучающихся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не обеспечено по направлениям развития и формирования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компетенций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>)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 xml:space="preserve">3.3. Критерий </w:t>
      </w:r>
      <w:r w:rsidRPr="0093622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3622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3DBA" w:rsidRPr="00DF33FA" w:rsidRDefault="00AF3DBA" w:rsidP="004A66DB">
      <w:pPr>
        <w:spacing w:after="0" w:line="240" w:lineRule="auto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0,7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1,0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 балл – высокий уровень 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(качество подготовки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обучающихся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обеспечено необходимой развивающей с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редой в полном объеме)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; </w:t>
      </w:r>
    </w:p>
    <w:p w:rsidR="00AF3DBA" w:rsidRPr="00DF33FA" w:rsidRDefault="00AF3DBA" w:rsidP="004A66DB">
      <w:pPr>
        <w:spacing w:after="0" w:line="240" w:lineRule="auto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0,4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0,6 баллов -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 средний уровень 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(качество подготовки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обучающихся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обеспечено необходимой развиваю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щей средой  частично)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>;</w:t>
      </w:r>
    </w:p>
    <w:p w:rsidR="00AF3DBA" w:rsidRPr="00DF33FA" w:rsidRDefault="00AF3DBA" w:rsidP="004A66DB">
      <w:pPr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  <w:r w:rsidRPr="00936222">
        <w:rPr>
          <w:rFonts w:ascii="Times New Roman" w:hAnsi="Times New Roman" w:cs="Times New Roman"/>
          <w:i/>
          <w:iCs/>
          <w:sz w:val="24"/>
          <w:szCs w:val="24"/>
        </w:rPr>
        <w:t>0,0 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2,0 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>балл</w:t>
      </w: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936222">
        <w:rPr>
          <w:rFonts w:ascii="Times New Roman" w:hAnsi="Times New Roman" w:cs="Times New Roman"/>
          <w:i/>
          <w:iCs/>
          <w:sz w:val="24"/>
          <w:szCs w:val="24"/>
        </w:rPr>
        <w:t xml:space="preserve"> – низкий уровень 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(качество подготовки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обучающихся</w:t>
      </w:r>
      <w:r w:rsidRPr="00DF33FA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не обеспечено необходимо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й развивающей средой).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Pr="00E91B04" w:rsidRDefault="00AF3DBA" w:rsidP="00E91B04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91B04">
        <w:rPr>
          <w:rFonts w:ascii="Times New Roman" w:hAnsi="Times New Roman" w:cs="Times New Roman"/>
          <w:b/>
          <w:bCs/>
          <w:sz w:val="20"/>
          <w:szCs w:val="20"/>
        </w:rPr>
        <w:t xml:space="preserve">Экспертная оценка условий, процессов, результатов подготовки </w:t>
      </w:r>
      <w:r>
        <w:rPr>
          <w:rFonts w:ascii="Times New Roman" w:hAnsi="Times New Roman" w:cs="Times New Roman"/>
          <w:b/>
          <w:bCs/>
          <w:sz w:val="20"/>
          <w:szCs w:val="20"/>
        </w:rPr>
        <w:t>обучающихся</w:t>
      </w:r>
      <w:r w:rsidRPr="00E91B04">
        <w:rPr>
          <w:rFonts w:ascii="Times New Roman" w:hAnsi="Times New Roman" w:cs="Times New Roman"/>
          <w:b/>
          <w:bCs/>
          <w:sz w:val="20"/>
          <w:szCs w:val="20"/>
        </w:rPr>
        <w:t xml:space="preserve"> и точки роста по повышению качества их подготовки </w:t>
      </w:r>
    </w:p>
    <w:p w:rsidR="00AF3DBA" w:rsidRPr="00936222" w:rsidRDefault="00AF3DBA" w:rsidP="004A6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4253"/>
        <w:gridCol w:w="850"/>
        <w:gridCol w:w="709"/>
        <w:gridCol w:w="1276"/>
        <w:gridCol w:w="1417"/>
        <w:gridCol w:w="1276"/>
        <w:gridCol w:w="1276"/>
        <w:gridCol w:w="3192"/>
      </w:tblGrid>
      <w:tr w:rsidR="00AF3DBA" w:rsidRPr="00936222">
        <w:trPr>
          <w:cantSplit/>
          <w:trHeight w:val="331"/>
        </w:trPr>
        <w:tc>
          <w:tcPr>
            <w:tcW w:w="709" w:type="dxa"/>
            <w:vMerge w:val="restart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AF3DBA" w:rsidRPr="00936222" w:rsidRDefault="00AF3DBA" w:rsidP="004A6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Показатели/индикаторы</w:t>
            </w:r>
          </w:p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AF3DBA" w:rsidRPr="00936222" w:rsidRDefault="00AF3DBA" w:rsidP="004A6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качества в %</w:t>
            </w:r>
          </w:p>
        </w:tc>
        <w:tc>
          <w:tcPr>
            <w:tcW w:w="709" w:type="dxa"/>
            <w:vMerge w:val="restart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макс. б</w:t>
            </w: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алл</w:t>
            </w:r>
          </w:p>
          <w:p w:rsidR="00AF3DBA" w:rsidRPr="00936222" w:rsidRDefault="00AF3DBA" w:rsidP="004A6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в баллах</w:t>
            </w:r>
          </w:p>
        </w:tc>
        <w:tc>
          <w:tcPr>
            <w:tcW w:w="3192" w:type="dxa"/>
            <w:vMerge w:val="restart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Точки роста</w:t>
            </w:r>
          </w:p>
          <w:p w:rsidR="00AF3DBA" w:rsidRPr="00936222" w:rsidRDefault="00AF3DBA" w:rsidP="004A6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качества подготовки обучающихся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Содержание подготовки</w:t>
            </w:r>
          </w:p>
        </w:tc>
        <w:tc>
          <w:tcPr>
            <w:tcW w:w="1417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Реализация подготовки</w:t>
            </w:r>
          </w:p>
        </w:tc>
        <w:tc>
          <w:tcPr>
            <w:tcW w:w="1276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</w:t>
            </w:r>
          </w:p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подготовки</w:t>
            </w:r>
          </w:p>
        </w:tc>
        <w:tc>
          <w:tcPr>
            <w:tcW w:w="1276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Общее значение по качеству подготовки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246"/>
        </w:trPr>
        <w:tc>
          <w:tcPr>
            <w:tcW w:w="14958" w:type="dxa"/>
            <w:gridSpan w:val="9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Критерий 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Качество условий, процессов, результатов подготовки обучающихся в соответствии с образовательной программой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 xml:space="preserve">Целевые характеристики образовательной программы, их влияние на осуществление процессов подготовки и результаты образовательных достижений обучающихся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361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8,2</w:t>
            </w:r>
          </w:p>
        </w:tc>
        <w:tc>
          <w:tcPr>
            <w:tcW w:w="3192" w:type="dxa"/>
            <w:vMerge w:val="restart"/>
          </w:tcPr>
          <w:p w:rsidR="00AF3DBA" w:rsidRDefault="00AF3DBA" w:rsidP="0005144E">
            <w:pPr>
              <w:pStyle w:val="NoSpacing"/>
              <w:tabs>
                <w:tab w:val="left" w:pos="317"/>
              </w:tabs>
              <w:ind w:left="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1.Необходимо  совершенствовать работу по созданию условий для успешного освоения обучающимися образовательной программы. </w:t>
            </w:r>
          </w:p>
          <w:p w:rsidR="00AF3DBA" w:rsidRDefault="00AF3DBA" w:rsidP="0005144E">
            <w:pPr>
              <w:pStyle w:val="NoSpacing"/>
              <w:tabs>
                <w:tab w:val="left" w:pos="317"/>
              </w:tabs>
              <w:ind w:left="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2.Важно осуществлять системный анализ</w:t>
            </w:r>
            <w:r w:rsidRPr="002C6A7E">
              <w:rPr>
                <w:rFonts w:ascii="Times New Roman" w:hAnsi="Times New Roman" w:cs="Times New Roman"/>
                <w:sz w:val="20"/>
                <w:szCs w:val="20"/>
              </w:rPr>
              <w:t>результатов по достижению учащимися целевых установок, знаний, умений, навыков и компетенций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3DBA" w:rsidRPr="00A84DF8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3.Ценно использовать современные образовательные технологии, новые формы и методы для более  успешного освоения обучающимися образовательной  программы.                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NormalWeb"/>
              <w:spacing w:before="0" w:after="0"/>
              <w:jc w:val="both"/>
              <w:rPr>
                <w:sz w:val="20"/>
                <w:szCs w:val="20"/>
              </w:rPr>
            </w:pPr>
            <w:r w:rsidRPr="00936222">
              <w:rPr>
                <w:sz w:val="20"/>
                <w:szCs w:val="20"/>
              </w:rPr>
              <w:t xml:space="preserve">Цели, задачи, принципы, подходы, значимые характеристики: планируемые, осуществляемые, реализованные 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NormalWeb"/>
              <w:spacing w:before="0" w:after="0"/>
              <w:jc w:val="both"/>
              <w:rPr>
                <w:sz w:val="20"/>
                <w:szCs w:val="20"/>
              </w:rPr>
            </w:pPr>
            <w:r w:rsidRPr="00936222">
              <w:rPr>
                <w:sz w:val="20"/>
                <w:szCs w:val="20"/>
              </w:rPr>
              <w:t xml:space="preserve">Результаты освоения обучающимися программы: планируемые, осуществляемые, реализованные 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NormalWeb"/>
              <w:spacing w:before="0" w:after="0"/>
              <w:jc w:val="both"/>
              <w:rPr>
                <w:sz w:val="20"/>
                <w:szCs w:val="20"/>
              </w:rPr>
            </w:pPr>
            <w:r w:rsidRPr="00936222">
              <w:rPr>
                <w:sz w:val="20"/>
                <w:szCs w:val="20"/>
              </w:rPr>
              <w:t xml:space="preserve">Результаты образовательных достижений в соответствии с программой: планируемые, осуществляемые, реализованные 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Содержание образовательной программы, его влияние на осуществление процессов подготовки и результаты образовательных достижений обучающихся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3,8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3,5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11,3</w:t>
            </w:r>
          </w:p>
        </w:tc>
        <w:tc>
          <w:tcPr>
            <w:tcW w:w="3192" w:type="dxa"/>
            <w:vMerge w:val="restart"/>
          </w:tcPr>
          <w:p w:rsidR="00AF3DBA" w:rsidRPr="00A84DF8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1.Важно </w:t>
            </w:r>
            <w:r w:rsidRPr="00846C3B">
              <w:rPr>
                <w:rFonts w:ascii="Times New Roman" w:hAnsi="Times New Roman" w:cs="Times New Roman"/>
                <w:sz w:val="20"/>
                <w:szCs w:val="20"/>
              </w:rPr>
              <w:t>расширять спектр образовательных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3DBA" w:rsidRPr="00A84DF8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54AB7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продолжить направлять усилия на реализацию задачи </w:t>
            </w:r>
            <w:r w:rsidRPr="00DA0A72">
              <w:rPr>
                <w:rFonts w:ascii="Times New Roman" w:hAnsi="Times New Roman" w:cs="Times New Roman"/>
                <w:sz w:val="20"/>
                <w:szCs w:val="20"/>
              </w:rPr>
              <w:t>овладени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обучающимися </w:t>
            </w:r>
            <w:r w:rsidRPr="00DA0A72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информационно-коммуникационными технологиями и широкому использованию знаний,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мений и формируемых компетенций по данному направлению развития.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формирования/развития универсальных учебных действий в соответствии с программой: планируемые, осуществляемые, реализованные 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образовательных достижений в соответствии с программами отдельных учебных предметов, курсов, курсов внеурочной деятельности/ интегрированных:  планируемые,  осуществляемые, реализованные 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1.2.3.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NormalWeb"/>
              <w:spacing w:before="0" w:after="0"/>
              <w:jc w:val="both"/>
              <w:rPr>
                <w:sz w:val="20"/>
                <w:szCs w:val="20"/>
              </w:rPr>
            </w:pPr>
            <w:r w:rsidRPr="00936222">
              <w:rPr>
                <w:sz w:val="20"/>
                <w:szCs w:val="20"/>
              </w:rPr>
              <w:t xml:space="preserve">Результаты воспитания и социализации в соответствии с программой: планируемые, осуществляемые, реализованные 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1.2.4.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NormalWeb"/>
              <w:spacing w:before="0" w:after="0"/>
              <w:jc w:val="both"/>
              <w:rPr>
                <w:sz w:val="20"/>
                <w:szCs w:val="20"/>
              </w:rPr>
            </w:pPr>
            <w:r w:rsidRPr="00936222">
              <w:rPr>
                <w:sz w:val="20"/>
                <w:szCs w:val="20"/>
              </w:rPr>
              <w:t xml:space="preserve">Результаты коррекционной / индивидуальной деятельности в соответствии с программой: планируемые, осуществляемые, реализованные 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835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Управление образовательной программой, его влияние на осуществление процессов подготовки и результаты образовательных достижений обучающихся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</w:t>
            </w:r>
          </w:p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2,8</w:t>
            </w:r>
          </w:p>
        </w:tc>
        <w:tc>
          <w:tcPr>
            <w:tcW w:w="1417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8,0</w:t>
            </w:r>
          </w:p>
        </w:tc>
        <w:tc>
          <w:tcPr>
            <w:tcW w:w="3192" w:type="dxa"/>
            <w:vMerge w:val="restart"/>
          </w:tcPr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1.Необходимо продолжать работу по организации внеурочной деятельности  как составной части образовательной программы, ориентированной на свободный выбор и освоение обучающимися  дополнительных личностно-развивающих программ.  </w:t>
            </w:r>
          </w:p>
          <w:p w:rsidR="00AF3DBA" w:rsidRPr="00B53368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2.Важно определить приоритет управления образовательной программой,исходя</w:t>
            </w:r>
            <w:r w:rsidRPr="00FE0E83">
              <w:rPr>
                <w:rFonts w:ascii="Times New Roman" w:hAnsi="Times New Roman" w:cs="Times New Roman"/>
                <w:sz w:val="20"/>
                <w:szCs w:val="20"/>
              </w:rPr>
              <w:t xml:space="preserve"> из понимания </w:t>
            </w:r>
            <w:r w:rsidRPr="00C12653">
              <w:rPr>
                <w:rFonts w:ascii="Times New Roman" w:hAnsi="Times New Roman" w:cs="Times New Roman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</w:t>
            </w:r>
            <w:r w:rsidRPr="00FE0E83">
              <w:rPr>
                <w:rFonts w:ascii="Times New Roman" w:hAnsi="Times New Roman" w:cs="Times New Roman"/>
                <w:sz w:val="20"/>
                <w:szCs w:val="20"/>
              </w:rPr>
              <w:t xml:space="preserve">как организованной совместной деятельности педагогов, учащихся, родителей по достижению оптимальных для каждого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обучающегося </w:t>
            </w:r>
            <w:r w:rsidRPr="00FE0E8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обучения, воспитания и развития.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освоения программы в соответствии с учебным планом: планируемые, осуществляемые, реализованные 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участия обучающихся во внеурочной деятельности: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1.3.3.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Результаты включенности участников отношений в управление качеством освоения программы: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3E6B1D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B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4962" w:type="dxa"/>
            <w:gridSpan w:val="2"/>
          </w:tcPr>
          <w:p w:rsidR="00AF3DBA" w:rsidRPr="00E860BB" w:rsidRDefault="00AF3DBA" w:rsidP="004A66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60BB">
              <w:rPr>
                <w:rFonts w:ascii="Times New Roman" w:hAnsi="Times New Roman" w:cs="Times New Roman"/>
                <w:b/>
                <w:bCs/>
              </w:rPr>
              <w:t>Всего</w:t>
            </w:r>
            <w:r w:rsidRPr="00E86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общее  значение по критерию в процентах/баллах:</w:t>
            </w:r>
          </w:p>
        </w:tc>
        <w:tc>
          <w:tcPr>
            <w:tcW w:w="850" w:type="dxa"/>
          </w:tcPr>
          <w:p w:rsidR="00AF3DBA" w:rsidRPr="00D33F44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D33F44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AF3DBA" w:rsidRPr="0005144E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9,8</w:t>
            </w:r>
          </w:p>
        </w:tc>
        <w:tc>
          <w:tcPr>
            <w:tcW w:w="1417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8,7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3192" w:type="dxa"/>
          </w:tcPr>
          <w:p w:rsidR="00AF3DBA" w:rsidRPr="00D56AC6" w:rsidRDefault="00AF3DBA" w:rsidP="00AE565F">
            <w:pPr>
              <w:jc w:val="center"/>
            </w:pPr>
          </w:p>
        </w:tc>
      </w:tr>
      <w:tr w:rsidR="00AF3DBA" w:rsidRPr="00936222">
        <w:trPr>
          <w:cantSplit/>
          <w:trHeight w:val="446"/>
        </w:trPr>
        <w:tc>
          <w:tcPr>
            <w:tcW w:w="14958" w:type="dxa"/>
            <w:gridSpan w:val="9"/>
          </w:tcPr>
          <w:p w:rsidR="00AF3DBA" w:rsidRPr="008D28E2" w:rsidRDefault="00AF3DBA" w:rsidP="004952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8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Критерий II.  Качество условий, процессов, результатов подготовки обучающихся в соответствии с основными направлениями развития личности, приобретения знаний, умений, навыков и формирования компетенци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й</w:t>
            </w:r>
            <w:r w:rsidRPr="008D28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освоении образовательной программы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Основные содержательные направления развитияличности, приобретени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знаний, умений, навыков и формировани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компетенци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й </w:t>
            </w:r>
            <w:r w:rsidRPr="00936222">
              <w:rPr>
                <w:rFonts w:ascii="Times New Roman" w:hAnsi="Times New Roman" w:cs="Times New Roman"/>
                <w:b/>
                <w:bCs/>
              </w:rPr>
              <w:t>для достижения ожидаемых результатов освоения образовательной программы: физическое развитие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8D28E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8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10,5</w:t>
            </w:r>
          </w:p>
        </w:tc>
        <w:tc>
          <w:tcPr>
            <w:tcW w:w="3192" w:type="dxa"/>
            <w:vMerge w:val="restart"/>
          </w:tcPr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051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Важно продолжать работу по </w:t>
            </w:r>
            <w:r w:rsidRPr="00F05163">
              <w:rPr>
                <w:rFonts w:ascii="Times New Roman" w:hAnsi="Times New Roman" w:cs="Times New Roman"/>
                <w:sz w:val="20"/>
                <w:szCs w:val="20"/>
              </w:rPr>
              <w:t>созда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  <w:r w:rsidRPr="00F05163">
              <w:rPr>
                <w:rFonts w:ascii="Times New Roman" w:hAnsi="Times New Roman" w:cs="Times New Roman"/>
                <w:sz w:val="20"/>
                <w:szCs w:val="20"/>
              </w:rPr>
              <w:t xml:space="preserve"> услови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05163">
              <w:rPr>
                <w:rFonts w:ascii="Times New Roman" w:hAnsi="Times New Roman" w:cs="Times New Roman"/>
                <w:sz w:val="20"/>
                <w:szCs w:val="20"/>
              </w:rPr>
              <w:t>, способствующи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5163">
              <w:rPr>
                <w:rFonts w:ascii="Times New Roman" w:hAnsi="Times New Roman" w:cs="Times New Roman"/>
                <w:sz w:val="20"/>
                <w:szCs w:val="20"/>
              </w:rPr>
              <w:t xml:space="preserve"> успешно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 физкультурно-спортивномуразвитиюобучающихся.</w:t>
            </w:r>
          </w:p>
          <w:p w:rsidR="00AF3DBA" w:rsidRPr="00DF4011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2.Ценно</w:t>
            </w:r>
            <w:r w:rsidRPr="0005144E">
              <w:rPr>
                <w:rFonts w:ascii="Times New Roman" w:hAnsi="Times New Roman" w:cs="Times New Roman"/>
                <w:sz w:val="20"/>
                <w:szCs w:val="20"/>
              </w:rPr>
              <w:t>продолжить системную и последовательную деятельность по развитию физического потенциала и достижению ожидаемых  результатов  обучающимися в рамках реализации образовательной деятельности.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8D28E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8E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2.1.2.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Метапредметныерезультаты: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8D28E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8E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Предметныерезультаты: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Основные содержательные направления развитияличности, приобретени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знаний, умений, навыков и формировани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компетенци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й </w:t>
            </w:r>
            <w:r w:rsidRPr="00936222">
              <w:rPr>
                <w:rFonts w:ascii="Times New Roman" w:hAnsi="Times New Roman" w:cs="Times New Roman"/>
                <w:b/>
                <w:bCs/>
              </w:rPr>
              <w:t>для достижения ожидаемых результатов освоения образовательной программы: культурное развитие</w:t>
            </w:r>
          </w:p>
        </w:tc>
        <w:tc>
          <w:tcPr>
            <w:tcW w:w="850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80%</w:t>
            </w:r>
          </w:p>
        </w:tc>
        <w:tc>
          <w:tcPr>
            <w:tcW w:w="709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3192" w:type="dxa"/>
            <w:vMerge w:val="restart"/>
          </w:tcPr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1.Необходимо продолжить формирование  культурного развития обучающихся через культурную среду школы, наполнить её </w:t>
            </w:r>
            <w:r w:rsidRPr="00DC117A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содержанием, методами и формами работы. </w:t>
            </w:r>
          </w:p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2.Важно   продолжить становление культурной среды, влияющей на создание общей атмосферы.</w:t>
            </w:r>
          </w:p>
          <w:p w:rsidR="00AF3DBA" w:rsidRPr="00FE0253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3.Значимо</w:t>
            </w:r>
            <w:r w:rsidRPr="00A947A7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 обучающихся стремление к развитию культурного потенциал в рамках реализации основной образовательной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Метапредметныерезультаты: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Предметныерезультаты: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Основные содержательные направления развитияличности, приобретени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знаний, умений, навыков и формировани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компетенци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й </w:t>
            </w:r>
            <w:r w:rsidRPr="00936222">
              <w:rPr>
                <w:rFonts w:ascii="Times New Roman" w:hAnsi="Times New Roman" w:cs="Times New Roman"/>
                <w:b/>
                <w:bCs/>
              </w:rPr>
              <w:t>для достижения ожидаемых результатов освоения образовательной программы: социальное развитие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3192" w:type="dxa"/>
            <w:vMerge w:val="restart"/>
          </w:tcPr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Важно </w:t>
            </w:r>
            <w:r w:rsidRPr="00E920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овывать </w:t>
            </w:r>
            <w:r w:rsidRPr="00E920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социально-педагогические 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включающие </w:t>
            </w:r>
            <w:r w:rsidRPr="00E920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создание воспитательно-образовательной 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2. Необходимо оказывать </w:t>
            </w:r>
            <w:r w:rsidRPr="00E920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помощь родител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ям</w:t>
            </w:r>
            <w:r w:rsidRPr="00E920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повышении компетентности по проблемам социального развития 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AF3DBA" w:rsidRPr="00936222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3.Ценно </w:t>
            </w:r>
            <w:r w:rsidRPr="00E920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овывать</w:t>
            </w:r>
            <w:r w:rsidRPr="00E920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воспитательно-образовательны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E920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программ по формированию </w:t>
            </w:r>
            <w:r w:rsidRPr="007E5F7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 обучающихся  социальных компетенций, необходимых для конструктивного, успешного и ответственного поведения в 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2.3.2.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Метапредметныерезультаты: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A36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2.3.3.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Предметныерезультаты: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A36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Основные содержательные направления развитияличности, приобретени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знаний, умений, навыков и формировани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компетенци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й </w:t>
            </w:r>
            <w:r w:rsidRPr="00936222">
              <w:rPr>
                <w:rFonts w:ascii="Times New Roman" w:hAnsi="Times New Roman" w:cs="Times New Roman"/>
                <w:b/>
                <w:bCs/>
              </w:rPr>
              <w:t>для достижения ожидаемых результатов освоения образовательной программы: интеллектуальное развитие</w:t>
            </w:r>
          </w:p>
        </w:tc>
        <w:tc>
          <w:tcPr>
            <w:tcW w:w="850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88%</w:t>
            </w:r>
          </w:p>
        </w:tc>
        <w:tc>
          <w:tcPr>
            <w:tcW w:w="709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3,3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13,2</w:t>
            </w:r>
          </w:p>
        </w:tc>
        <w:tc>
          <w:tcPr>
            <w:tcW w:w="3192" w:type="dxa"/>
            <w:vMerge w:val="restart"/>
          </w:tcPr>
          <w:p w:rsidR="00AF3DBA" w:rsidRPr="00E15CB9" w:rsidRDefault="00AF3DBA" w:rsidP="0005144E">
            <w:pPr>
              <w:pStyle w:val="Default"/>
            </w:pPr>
            <w:r w:rsidRPr="00E15CB9">
              <w:rPr>
                <w:sz w:val="20"/>
                <w:szCs w:val="20"/>
              </w:rPr>
              <w:t xml:space="preserve">1.Важно </w:t>
            </w:r>
            <w:r w:rsidRPr="00E15CB9">
              <w:rPr>
                <w:color w:val="auto"/>
                <w:sz w:val="20"/>
                <w:szCs w:val="20"/>
              </w:rPr>
              <w:t xml:space="preserve">обеспечитьзаинтересованное участие   </w:t>
            </w:r>
            <w:r w:rsidRPr="00E15CB9">
              <w:rPr>
                <w:sz w:val="20"/>
                <w:szCs w:val="20"/>
              </w:rPr>
              <w:t>обучающихся</w:t>
            </w:r>
            <w:r w:rsidRPr="00E15CB9">
              <w:rPr>
                <w:color w:val="auto"/>
                <w:sz w:val="20"/>
                <w:szCs w:val="20"/>
              </w:rPr>
              <w:t xml:space="preserve">в образовательной деятельности,  </w:t>
            </w:r>
            <w:r w:rsidRPr="00E15CB9">
              <w:rPr>
                <w:sz w:val="20"/>
                <w:szCs w:val="20"/>
              </w:rPr>
              <w:t xml:space="preserve">развивать </w:t>
            </w:r>
            <w:r w:rsidRPr="00E15CB9">
              <w:rPr>
                <w:color w:val="auto"/>
                <w:sz w:val="20"/>
                <w:szCs w:val="20"/>
              </w:rPr>
              <w:t xml:space="preserve"> способнос</w:t>
            </w:r>
            <w:r w:rsidRPr="00E15CB9">
              <w:rPr>
                <w:sz w:val="20"/>
                <w:szCs w:val="20"/>
              </w:rPr>
              <w:t>ти</w:t>
            </w:r>
            <w:r w:rsidRPr="00E15CB9">
              <w:rPr>
                <w:color w:val="auto"/>
                <w:sz w:val="20"/>
                <w:szCs w:val="20"/>
              </w:rPr>
              <w:t xml:space="preserve"> решать интеллектуальные и личностные задачи.</w:t>
            </w:r>
          </w:p>
          <w:p w:rsidR="00AF3DBA" w:rsidRDefault="00AF3DBA" w:rsidP="0005144E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554D6B">
              <w:rPr>
                <w:rFonts w:ascii="Times New Roman" w:hAnsi="Times New Roman" w:cs="Times New Roman"/>
                <w:sz w:val="20"/>
                <w:szCs w:val="20"/>
              </w:rPr>
              <w:t>Ценно продолжать использование игровых  технологий развития интеллекта обучающихся, что позволит ускорить совершенствование существующей системы развивающего обучения при обучении традиционным учебным дисциплинам.</w:t>
            </w:r>
          </w:p>
          <w:p w:rsidR="00AF3DBA" w:rsidRPr="00936222" w:rsidRDefault="00AF3DBA" w:rsidP="0005144E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Необходимо</w:t>
            </w:r>
            <w:r w:rsidRPr="000F71EB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 у обучающихся стремление   к саморазвитию и самосовершенствованию в интеллектуальном развитии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2.4.2.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Метапредметныерезультаты: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2.4.3.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Предметныерезультаты: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Основные содержательные направления развитияличности, приобретени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знаний, умений, навыков и формировани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компетенци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й </w:t>
            </w:r>
            <w:r w:rsidRPr="00936222">
              <w:rPr>
                <w:rFonts w:ascii="Times New Roman" w:hAnsi="Times New Roman" w:cs="Times New Roman"/>
                <w:b/>
                <w:bCs/>
              </w:rPr>
              <w:t>для достижения ожидаемых результатов освоения образовательной программы: семейное развитие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10,2</w:t>
            </w:r>
          </w:p>
        </w:tc>
        <w:tc>
          <w:tcPr>
            <w:tcW w:w="3192" w:type="dxa"/>
            <w:vMerge w:val="restart"/>
          </w:tcPr>
          <w:p w:rsidR="00AF3DBA" w:rsidRPr="00D708AE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1.Необходимо  продолжить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работу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Pr="009E50B7">
              <w:rPr>
                <w:rFonts w:ascii="Times New Roman" w:hAnsi="Times New Roman" w:cs="Times New Roman"/>
                <w:sz w:val="20"/>
                <w:szCs w:val="20"/>
              </w:rPr>
              <w:t>ормиров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анию</w:t>
            </w:r>
            <w:r w:rsidRPr="009E50B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9E50B7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E50B7">
              <w:rPr>
                <w:rFonts w:ascii="Times New Roman" w:hAnsi="Times New Roman" w:cs="Times New Roman"/>
                <w:sz w:val="20"/>
                <w:szCs w:val="20"/>
              </w:rPr>
              <w:t xml:space="preserve"> о семье, семейных традициях, семейных ценност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ях.                                                                2.</w:t>
            </w:r>
            <w:r w:rsidRPr="00F96657">
              <w:rPr>
                <w:rFonts w:ascii="Times New Roman" w:hAnsi="Times New Roman" w:cs="Times New Roman"/>
                <w:sz w:val="20"/>
                <w:szCs w:val="20"/>
              </w:rPr>
              <w:t>Важно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предоставлятьобучающимся </w:t>
            </w:r>
            <w:r w:rsidRPr="00F9665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их родителям возможност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ь</w:t>
            </w:r>
            <w:r w:rsidRPr="00F9665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реализовать себя в различных видах деятельности, ориентированных на семейные и общечеловеческие ценности, расширение опыта позитивного взаимодействия в 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05144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2.5.2.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Метапредметныерезультаты: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2.5.3.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Предметныерезультаты: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Основные содержательные направления развитияличности, приобретени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знаний, умений, навыков и формировани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компетенци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й </w:t>
            </w:r>
            <w:r w:rsidRPr="00936222">
              <w:rPr>
                <w:rFonts w:ascii="Times New Roman" w:hAnsi="Times New Roman" w:cs="Times New Roman"/>
                <w:b/>
                <w:bCs/>
              </w:rPr>
              <w:t>для достижения ожидаемых результатов освоения образовательной программы: духовно-нравственное развитие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417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13,5</w:t>
            </w:r>
          </w:p>
        </w:tc>
        <w:tc>
          <w:tcPr>
            <w:tcW w:w="3192" w:type="dxa"/>
            <w:vMerge w:val="restart"/>
          </w:tcPr>
          <w:p w:rsidR="00AF3DBA" w:rsidRPr="007164BC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7164BC">
              <w:rPr>
                <w:rFonts w:ascii="Times New Roman" w:hAnsi="Times New Roman" w:cs="Times New Roman"/>
                <w:sz w:val="20"/>
                <w:szCs w:val="20"/>
              </w:rPr>
              <w:t xml:space="preserve">Важно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продолжать работу по </w:t>
            </w:r>
            <w:r w:rsidRPr="007164BC">
              <w:rPr>
                <w:rFonts w:ascii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 основ</w:t>
            </w:r>
            <w:r w:rsidRPr="007164BC">
              <w:rPr>
                <w:rFonts w:ascii="Times New Roman" w:hAnsi="Times New Roman" w:cs="Times New Roman"/>
                <w:sz w:val="20"/>
                <w:szCs w:val="20"/>
              </w:rPr>
              <w:t xml:space="preserve"> духовно-нравственных ценностей личности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Ценно </w:t>
            </w:r>
            <w:r w:rsidRPr="00764A09">
              <w:rPr>
                <w:rFonts w:ascii="Times New Roman" w:hAnsi="Times New Roman" w:cs="Times New Roman"/>
                <w:sz w:val="20"/>
                <w:szCs w:val="20"/>
              </w:rPr>
              <w:t>приобщ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</w:t>
            </w:r>
            <w:r w:rsidRPr="00764A09">
              <w:rPr>
                <w:rFonts w:ascii="Times New Roman" w:hAnsi="Times New Roman" w:cs="Times New Roman"/>
                <w:sz w:val="20"/>
                <w:szCs w:val="20"/>
              </w:rPr>
              <w:t>обучающихся к общественной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льности и традициям организации.</w:t>
            </w:r>
          </w:p>
          <w:p w:rsidR="00AF3DBA" w:rsidRPr="009278F4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3.Значимо поддерживать готовность и способность обучающихся к нравственному самосовершенствованию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2.6.2.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Метапредметныерезультаты: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D4749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</w:tcPr>
          <w:p w:rsidR="00AF3DBA" w:rsidRDefault="00AF3DBA" w:rsidP="0005144E">
            <w:pPr>
              <w:jc w:val="center"/>
            </w:pPr>
            <w:r w:rsidRPr="00A3070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2.1.6.3.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Предметныерезультаты: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D4749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</w:tcPr>
          <w:p w:rsidR="00AF3DBA" w:rsidRDefault="00AF3DBA" w:rsidP="0005144E">
            <w:pPr>
              <w:jc w:val="center"/>
            </w:pPr>
            <w:r w:rsidRPr="00A3070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Основные содержательные направления развитияличности, приобретени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знаний, умений, навыков и формировани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>компетенци</w:t>
            </w:r>
            <w:r>
              <w:rPr>
                <w:rFonts w:ascii="Times New Roman" w:hAnsi="Times New Roman" w:cs="Times New Roman"/>
                <w:b/>
                <w:bCs/>
              </w:rPr>
              <w:t>й</w:t>
            </w:r>
            <w:r w:rsidRPr="00936222">
              <w:rPr>
                <w:rFonts w:ascii="Times New Roman" w:hAnsi="Times New Roman" w:cs="Times New Roman"/>
                <w:b/>
                <w:bCs/>
              </w:rPr>
              <w:t>для достижения ожидаемых результатов освоения образовательной программы: профессиональное развитие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2D5F50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5F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2,2</w:t>
            </w:r>
          </w:p>
        </w:tc>
        <w:tc>
          <w:tcPr>
            <w:tcW w:w="1417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2,1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2,1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6,6</w:t>
            </w:r>
          </w:p>
        </w:tc>
        <w:tc>
          <w:tcPr>
            <w:tcW w:w="3192" w:type="dxa"/>
            <w:vMerge w:val="restart"/>
          </w:tcPr>
          <w:p w:rsidR="00AF3DBA" w:rsidRPr="00936222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Важно повышать уровень с</w:t>
            </w:r>
            <w:r w:rsidRPr="004427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формированност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4427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представлений 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бучающихся о</w:t>
            </w:r>
            <w:r w:rsidRPr="004427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мире профессий и ценностного отношения к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труду, понимания</w:t>
            </w:r>
            <w:r w:rsidRPr="004427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значения труда в жизни 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2.7.1.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2D5F50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F5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17" w:type="dxa"/>
          </w:tcPr>
          <w:p w:rsidR="00AF3DBA" w:rsidRDefault="00AF3DBA" w:rsidP="0005144E">
            <w:pPr>
              <w:jc w:val="center"/>
            </w:pPr>
            <w:r w:rsidRPr="00226E68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226E68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76" w:type="dxa"/>
          </w:tcPr>
          <w:p w:rsidR="00AF3DBA" w:rsidRPr="00D56AC6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2.7.2.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Метапредметныерезультаты: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2D5F50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F5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2D1177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17" w:type="dxa"/>
          </w:tcPr>
          <w:p w:rsidR="00AF3DBA" w:rsidRDefault="00AF3DBA" w:rsidP="0005144E">
            <w:pPr>
              <w:jc w:val="center"/>
            </w:pPr>
            <w:r w:rsidRPr="00226E68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226E68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B10738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2.7.3.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Предметныерезультаты: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2D5F50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F5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2D1177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17" w:type="dxa"/>
          </w:tcPr>
          <w:p w:rsidR="00AF3DBA" w:rsidRDefault="00AF3DBA" w:rsidP="0005144E">
            <w:pPr>
              <w:jc w:val="center"/>
            </w:pPr>
            <w:r w:rsidRPr="00226E68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226E68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B10738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2.8.</w:t>
            </w:r>
          </w:p>
        </w:tc>
        <w:tc>
          <w:tcPr>
            <w:tcW w:w="4253" w:type="dxa"/>
          </w:tcPr>
          <w:p w:rsidR="00AF3DBA" w:rsidRPr="00936222" w:rsidRDefault="00AF3DBA" w:rsidP="009D116E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6222">
              <w:rPr>
                <w:rFonts w:ascii="Times New Roman" w:hAnsi="Times New Roman" w:cs="Times New Roman"/>
                <w:b/>
                <w:bCs/>
              </w:rPr>
              <w:t>Основные содержательные направления развитияличности, приобретени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знаний, умений, навыков и формировани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компетенци</w:t>
            </w:r>
            <w:r>
              <w:rPr>
                <w:rFonts w:ascii="Times New Roman" w:hAnsi="Times New Roman" w:cs="Times New Roman"/>
                <w:b/>
                <w:bCs/>
              </w:rPr>
              <w:t>й</w:t>
            </w:r>
            <w:r w:rsidRPr="00936222">
              <w:rPr>
                <w:rFonts w:ascii="Times New Roman" w:hAnsi="Times New Roman" w:cs="Times New Roman"/>
                <w:b/>
                <w:bCs/>
              </w:rPr>
              <w:t xml:space="preserve"> для достижения ожидаемых результатов освоения образовательной программы: творческое развитие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3192" w:type="dxa"/>
            <w:vMerge w:val="restart"/>
          </w:tcPr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</w:t>
            </w:r>
            <w:r w:rsidRPr="00554D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Важно продолжить работу по </w:t>
            </w:r>
            <w:r w:rsidRPr="0052459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нию</w:t>
            </w:r>
            <w:r w:rsidRPr="0052459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максимально благоприятны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х </w:t>
            </w:r>
            <w:r w:rsidRPr="0052459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услови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й</w:t>
            </w:r>
            <w:r w:rsidRPr="0052459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для развития творческих способностей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обучающихся,</w:t>
            </w:r>
            <w:r w:rsidRPr="0052459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оценить степень «вовлеченности»  ребёнка в творческий процесс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AF3DBA" w:rsidRPr="00936222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2.</w:t>
            </w:r>
            <w:r w:rsidRPr="00AF37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 совершенствовать условия для повышения потенциала творческого  развития обучающихся.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2.8.1.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2.8.2.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Метапредметныерезультаты: планируемые, осуществляемые, реализованные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2.8.3.</w:t>
            </w:r>
          </w:p>
        </w:tc>
        <w:tc>
          <w:tcPr>
            <w:tcW w:w="4253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Предметныерезультаты: планируемые, осуществляемые, реализованные </w:t>
            </w:r>
          </w:p>
        </w:tc>
        <w:tc>
          <w:tcPr>
            <w:tcW w:w="850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F3DBA" w:rsidRPr="00E860BB" w:rsidRDefault="00AF3DBA" w:rsidP="004A66D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860BB">
              <w:rPr>
                <w:rFonts w:ascii="Times New Roman" w:hAnsi="Times New Roman" w:cs="Times New Roman"/>
                <w:b/>
                <w:bCs/>
              </w:rPr>
              <w:t>Всего</w:t>
            </w:r>
            <w:r w:rsidRPr="00E86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среднее значение по критерию в процентах/баллах:</w:t>
            </w:r>
          </w:p>
        </w:tc>
        <w:tc>
          <w:tcPr>
            <w:tcW w:w="850" w:type="dxa"/>
          </w:tcPr>
          <w:p w:rsidR="00AF3DBA" w:rsidRPr="00E860BB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FA7604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417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2,8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3,1</w:t>
            </w:r>
          </w:p>
        </w:tc>
        <w:tc>
          <w:tcPr>
            <w:tcW w:w="1276" w:type="dxa"/>
          </w:tcPr>
          <w:p w:rsidR="00AF3DBA" w:rsidRPr="0005144E" w:rsidRDefault="00AF3DBA" w:rsidP="00AE565F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3192" w:type="dxa"/>
            <w:vMerge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36222">
        <w:trPr>
          <w:cantSplit/>
          <w:trHeight w:val="203"/>
        </w:trPr>
        <w:tc>
          <w:tcPr>
            <w:tcW w:w="14958" w:type="dxa"/>
            <w:gridSpan w:val="9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Критерий III. Качество условий, процессов, результатов подготовки обучающихся в соответствии с требованиями к развивающей образовательной среде</w:t>
            </w:r>
          </w:p>
        </w:tc>
      </w:tr>
      <w:tr w:rsidR="00AF3DBA" w:rsidRPr="00936222">
        <w:trPr>
          <w:cantSplit/>
          <w:trHeight w:val="1228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253" w:type="dxa"/>
          </w:tcPr>
          <w:p w:rsidR="00AF3DBA" w:rsidRPr="00C76CBB" w:rsidRDefault="00AF3DBA" w:rsidP="004A66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6CBB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кадровое обеспечение программы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DBA" w:rsidRPr="00D33F44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192" w:type="dxa"/>
          </w:tcPr>
          <w:p w:rsidR="00AF3DBA" w:rsidRPr="00E860BB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7F9">
              <w:rPr>
                <w:rFonts w:ascii="Times New Roman" w:hAnsi="Times New Roman" w:cs="Times New Roman"/>
                <w:sz w:val="20"/>
                <w:szCs w:val="20"/>
              </w:rPr>
              <w:t xml:space="preserve">Важно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создавать условия для привлечения молодых специалистов.</w:t>
            </w:r>
          </w:p>
        </w:tc>
      </w:tr>
      <w:tr w:rsidR="00AF3DBA" w:rsidRPr="00936222">
        <w:trPr>
          <w:cantSplit/>
          <w:trHeight w:val="1122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253" w:type="dxa"/>
          </w:tcPr>
          <w:p w:rsidR="00AF3DBA" w:rsidRPr="00C76CBB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76CBB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материально-техническое обеспечение программы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D33F44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3192" w:type="dxa"/>
          </w:tcPr>
          <w:p w:rsidR="00AF3DBA" w:rsidRPr="00936222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Важно обеспечить </w:t>
            </w:r>
            <w:r w:rsidRPr="00831A2C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 и  пополнение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материально-технического оснащение  образовательной программы.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253" w:type="dxa"/>
          </w:tcPr>
          <w:p w:rsidR="00AF3DBA" w:rsidRPr="00C76CBB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76CBB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учебно-методическое обеспечение программы</w:t>
            </w:r>
          </w:p>
        </w:tc>
        <w:tc>
          <w:tcPr>
            <w:tcW w:w="850" w:type="dxa"/>
          </w:tcPr>
          <w:p w:rsidR="00AF3DBA" w:rsidRDefault="00AF3DBA" w:rsidP="00B42DE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87%</w:t>
            </w:r>
          </w:p>
        </w:tc>
        <w:tc>
          <w:tcPr>
            <w:tcW w:w="709" w:type="dxa"/>
          </w:tcPr>
          <w:p w:rsidR="00AF3DBA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Pr="0005144E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7" w:type="dxa"/>
          </w:tcPr>
          <w:p w:rsidR="00AF3DBA" w:rsidRPr="0005144E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05144E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05144E" w:rsidRDefault="00AF3DBA" w:rsidP="00B42D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FE7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3192" w:type="dxa"/>
          </w:tcPr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4427F9">
              <w:rPr>
                <w:rFonts w:ascii="Times New Roman" w:hAnsi="Times New Roman" w:cs="Times New Roman"/>
                <w:sz w:val="20"/>
                <w:szCs w:val="20"/>
              </w:rPr>
              <w:t>Важно пополнять учебно-методическое обеспечение 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3DBA" w:rsidRPr="004427F9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  Необходимо уделить вниманиеразработке и </w:t>
            </w:r>
            <w:r w:rsidRPr="004427F9">
              <w:rPr>
                <w:rFonts w:ascii="Times New Roman" w:hAnsi="Times New Roman" w:cs="Times New Roman"/>
                <w:sz w:val="20"/>
                <w:szCs w:val="20"/>
              </w:rPr>
              <w:t>пополн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ению</w:t>
            </w:r>
            <w:r w:rsidRPr="004427F9">
              <w:rPr>
                <w:rFonts w:ascii="Times New Roman" w:hAnsi="Times New Roman" w:cs="Times New Roman"/>
                <w:sz w:val="20"/>
                <w:szCs w:val="20"/>
              </w:rPr>
              <w:t xml:space="preserve"> учебно-методическ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ресурсов</w:t>
            </w:r>
            <w:r w:rsidRPr="004427F9">
              <w:rPr>
                <w:rFonts w:ascii="Times New Roman" w:hAnsi="Times New Roman" w:cs="Times New Roman"/>
                <w:sz w:val="20"/>
                <w:szCs w:val="20"/>
              </w:rPr>
              <w:t>, позволяющ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ихобеспечивать реализацию программы.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253" w:type="dxa"/>
          </w:tcPr>
          <w:p w:rsidR="00AF3DBA" w:rsidRPr="00C76CBB" w:rsidRDefault="00AF3DBA" w:rsidP="004A66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76CBB">
              <w:rPr>
                <w:rFonts w:ascii="Times New Roman" w:hAnsi="Times New Roman" w:cs="Times New Roman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библиотечное обеспечение программы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F3DBA" w:rsidRPr="00D33F44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192" w:type="dxa"/>
          </w:tcPr>
          <w:p w:rsidR="00AF3DBA" w:rsidRPr="004427F9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7F9">
              <w:rPr>
                <w:rFonts w:ascii="Times New Roman" w:hAnsi="Times New Roman" w:cs="Times New Roman"/>
                <w:sz w:val="20"/>
                <w:szCs w:val="20"/>
              </w:rPr>
              <w:t xml:space="preserve">Важно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</w:t>
            </w:r>
            <w:r w:rsidRPr="004427F9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ыйфонд в целях </w:t>
            </w:r>
            <w:r w:rsidRPr="00F158AB">
              <w:rPr>
                <w:rFonts w:ascii="Times New Roman" w:hAnsi="Times New Roman" w:cs="Times New Roman"/>
                <w:sz w:val="20"/>
                <w:szCs w:val="20"/>
              </w:rPr>
              <w:t>осуществл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</w:t>
            </w:r>
            <w:r w:rsidRPr="00F158AB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F158A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12653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деятельности.                         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253" w:type="dxa"/>
          </w:tcPr>
          <w:p w:rsidR="00AF3DBA" w:rsidRPr="00C76CBB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76CBB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психолого-педагогическое обеспечение программы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D33F44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3192" w:type="dxa"/>
          </w:tcPr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Важнообеспечить 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психолого-педагогическое сопровождение</w:t>
            </w:r>
            <w:r w:rsidRPr="00F74EEC">
              <w:rPr>
                <w:rFonts w:ascii="Times New Roman" w:hAnsi="Times New Roman" w:cs="Times New Roman"/>
                <w:sz w:val="20"/>
                <w:szCs w:val="20"/>
              </w:rPr>
              <w:t xml:space="preserve"> через систему психолого-педагогических консилиумов, проведение психолого-педагогической диагностики, коррекции, просвещение и консультирование всех субъектов ОП.</w:t>
            </w:r>
          </w:p>
          <w:p w:rsidR="00AF3DBA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Ценно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 xml:space="preserve"> вовлеч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в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 xml:space="preserve"> учебно-воспитательный процесс 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отношений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>: учител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ей 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7" w:tooltip="Начальные классы" w:history="1">
              <w:r w:rsidRPr="007376BF">
                <w:rPr>
                  <w:rFonts w:ascii="Times New Roman" w:hAnsi="Times New Roman" w:cs="Times New Roman"/>
                  <w:sz w:val="20"/>
                  <w:szCs w:val="20"/>
                </w:rPr>
                <w:t>начальных классов</w:t>
              </w:r>
            </w:hyperlink>
            <w:r w:rsidRPr="007376BF">
              <w:rPr>
                <w:rFonts w:ascii="Times New Roman" w:hAnsi="Times New Roman" w:cs="Times New Roman"/>
                <w:sz w:val="20"/>
                <w:szCs w:val="20"/>
              </w:rPr>
              <w:t>,  педагог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>-предметник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7376BF">
              <w:rPr>
                <w:rFonts w:ascii="Times New Roman" w:hAnsi="Times New Roman" w:cs="Times New Roman"/>
                <w:sz w:val="20"/>
                <w:szCs w:val="20"/>
              </w:rPr>
              <w:t>, родител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ей.</w:t>
            </w:r>
          </w:p>
          <w:p w:rsidR="00AF3DBA" w:rsidRPr="003C0D12" w:rsidRDefault="00AF3DBA" w:rsidP="0005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Необходимо продолжить психолого-педагогическое сопровождение образовательного процесса.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253" w:type="dxa"/>
          </w:tcPr>
          <w:p w:rsidR="00AF3DBA" w:rsidRPr="00C76CBB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76CBB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информационно-коммуникационное обеспечение программы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D33F44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17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3192" w:type="dxa"/>
          </w:tcPr>
          <w:p w:rsidR="00AF3DBA" w:rsidRDefault="00AF3DBA" w:rsidP="0005144E">
            <w:pPr>
              <w:tabs>
                <w:tab w:val="left" w:pos="33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1.Необходимо обеспечить  максимальную доступность и открытость информации об организации для получателей услуг на официальном сайте организации.</w:t>
            </w:r>
          </w:p>
          <w:p w:rsidR="00AF3DBA" w:rsidRPr="000C5F51" w:rsidRDefault="00AF3DBA" w:rsidP="0005144E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823A5">
              <w:rPr>
                <w:rFonts w:ascii="Times New Roman" w:hAnsi="Times New Roman" w:cs="Times New Roman"/>
                <w:sz w:val="20"/>
                <w:szCs w:val="20"/>
              </w:rPr>
              <w:t xml:space="preserve">Важно использовать информационно-коммуникационные технологии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целях </w:t>
            </w:r>
            <w:r w:rsidRPr="00A823A5">
              <w:rPr>
                <w:rFonts w:ascii="Times New Roman" w:hAnsi="Times New Roman" w:cs="Times New Roman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Pr="00A823A5">
              <w:rPr>
                <w:rFonts w:ascii="Times New Roman" w:hAnsi="Times New Roman" w:cs="Times New Roman"/>
                <w:sz w:val="20"/>
                <w:szCs w:val="20"/>
              </w:rPr>
              <w:t xml:space="preserve"> новы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A823A5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методов обучения ио</w:t>
            </w:r>
            <w:r w:rsidRPr="00A823A5">
              <w:rPr>
                <w:rFonts w:ascii="Times New Roman" w:hAnsi="Times New Roman" w:cs="Times New Roman"/>
                <w:sz w:val="20"/>
                <w:szCs w:val="20"/>
              </w:rPr>
              <w:t>беспеч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</w:t>
            </w:r>
            <w:r w:rsidRPr="00A823A5">
              <w:rPr>
                <w:rFonts w:ascii="Times New Roman" w:hAnsi="Times New Roman" w:cs="Times New Roman"/>
                <w:sz w:val="20"/>
                <w:szCs w:val="20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823A5">
              <w:rPr>
                <w:rFonts w:ascii="Times New Roman" w:hAnsi="Times New Roman" w:cs="Times New Roman"/>
                <w:sz w:val="20"/>
                <w:szCs w:val="20"/>
              </w:rPr>
              <w:t xml:space="preserve"> у каждого школьника собственной образовательной траектории. </w:t>
            </w:r>
          </w:p>
        </w:tc>
      </w:tr>
      <w:tr w:rsidR="00AF3DBA" w:rsidRPr="00936222">
        <w:trPr>
          <w:cantSplit/>
          <w:trHeight w:val="564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253" w:type="dxa"/>
          </w:tcPr>
          <w:p w:rsidR="00AF3DBA" w:rsidRPr="00C76CBB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76CBB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научно-методическое обеспечение программы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D33F44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3192" w:type="dxa"/>
          </w:tcPr>
          <w:p w:rsidR="00AF3DBA" w:rsidRDefault="00AF3DBA" w:rsidP="0005144E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1.Необходимо  с</w:t>
            </w:r>
            <w:r w:rsidRPr="00655902">
              <w:rPr>
                <w:rFonts w:ascii="Times New Roman" w:hAnsi="Times New Roman" w:cs="Times New Roman"/>
                <w:sz w:val="20"/>
                <w:szCs w:val="20"/>
              </w:rPr>
              <w:t xml:space="preserve">овершенствовать научно-методическое обеспечение </w:t>
            </w:r>
            <w:r w:rsidRPr="00C12653">
              <w:rPr>
                <w:rFonts w:ascii="Times New Roman" w:hAnsi="Times New Roman" w:cs="Times New Roman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  <w:r w:rsidRPr="00655902">
              <w:rPr>
                <w:rFonts w:ascii="Times New Roman" w:hAnsi="Times New Roman" w:cs="Times New Roman"/>
                <w:sz w:val="20"/>
                <w:szCs w:val="20"/>
              </w:rPr>
              <w:t xml:space="preserve">  через  пополнение методической базы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F3DBA" w:rsidRPr="00936222" w:rsidRDefault="00AF3DBA" w:rsidP="0005144E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2.Важно продолжить работу по</w:t>
            </w:r>
            <w:r w:rsidRPr="00655902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55902">
              <w:rPr>
                <w:rFonts w:ascii="Times New Roman" w:hAnsi="Times New Roman" w:cs="Times New Roman"/>
                <w:sz w:val="20"/>
                <w:szCs w:val="20"/>
              </w:rPr>
              <w:t>, представлени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55902">
              <w:rPr>
                <w:rFonts w:ascii="Times New Roman" w:hAnsi="Times New Roman" w:cs="Times New Roman"/>
                <w:sz w:val="20"/>
                <w:szCs w:val="20"/>
              </w:rPr>
              <w:t xml:space="preserve"> и распространени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55902">
              <w:rPr>
                <w:rFonts w:ascii="Times New Roman" w:hAnsi="Times New Roman" w:cs="Times New Roman"/>
                <w:sz w:val="20"/>
                <w:szCs w:val="20"/>
              </w:rPr>
              <w:t xml:space="preserve"> опыта работы педагогов.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709" w:type="dxa"/>
          </w:tcPr>
          <w:p w:rsidR="00AF3DBA" w:rsidRPr="00936222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253" w:type="dxa"/>
          </w:tcPr>
          <w:p w:rsidR="00AF3DBA" w:rsidRPr="00C76CBB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6CBB">
              <w:rPr>
                <w:rFonts w:ascii="Times New Roman" w:hAnsi="Times New Roman" w:cs="Times New Roman"/>
                <w:sz w:val="20"/>
                <w:szCs w:val="20"/>
              </w:rPr>
              <w:t xml:space="preserve">Развивающая образовательная среда, обеспечивающая качество подготовки обучающихся: планируемое, осуществляемое, реализованное </w:t>
            </w:r>
            <w:r w:rsidRPr="00C76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финансовое</w:t>
            </w:r>
            <w:r w:rsidRPr="00C76CB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программы</w:t>
            </w:r>
          </w:p>
        </w:tc>
        <w:tc>
          <w:tcPr>
            <w:tcW w:w="850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936222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D33F44" w:rsidRDefault="00AF3DBA" w:rsidP="00B42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 w:rsidRPr="00D56AC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D56AC6" w:rsidRDefault="00AF3DBA" w:rsidP="00B42DE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3192" w:type="dxa"/>
          </w:tcPr>
          <w:p w:rsidR="00AF3DBA" w:rsidRPr="00936222" w:rsidRDefault="00AF3DBA" w:rsidP="004A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Важно обеспечить полное финансовое сопровождение образовательной программы, что будет способствовать поддержанию положительного уровня качества подготовки обучающихся.</w:t>
            </w:r>
          </w:p>
        </w:tc>
      </w:tr>
      <w:tr w:rsidR="00AF3DBA" w:rsidRPr="00936222">
        <w:trPr>
          <w:cantSplit/>
          <w:trHeight w:val="446"/>
        </w:trPr>
        <w:tc>
          <w:tcPr>
            <w:tcW w:w="4962" w:type="dxa"/>
            <w:gridSpan w:val="2"/>
          </w:tcPr>
          <w:p w:rsidR="00AF3DBA" w:rsidRPr="00E860BB" w:rsidRDefault="00AF3DBA" w:rsidP="004A66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6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среднее</w:t>
            </w:r>
            <w:r w:rsidRPr="00E86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значение по критерию в процентах/баллах:</w:t>
            </w:r>
          </w:p>
        </w:tc>
        <w:tc>
          <w:tcPr>
            <w:tcW w:w="850" w:type="dxa"/>
          </w:tcPr>
          <w:p w:rsidR="00AF3DBA" w:rsidRPr="00E860BB" w:rsidRDefault="00AF3DBA" w:rsidP="004A66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73359C" w:rsidRDefault="00AF3DBA" w:rsidP="004A6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35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1417" w:type="dxa"/>
          </w:tcPr>
          <w:p w:rsidR="00AF3DBA" w:rsidRPr="0005144E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92" w:type="dxa"/>
          </w:tcPr>
          <w:p w:rsidR="00AF3DBA" w:rsidRPr="00D56AC6" w:rsidRDefault="00AF3DBA" w:rsidP="00AE565F">
            <w:pPr>
              <w:jc w:val="center"/>
            </w:pPr>
          </w:p>
        </w:tc>
      </w:tr>
      <w:tr w:rsidR="00AF3DBA" w:rsidRPr="00936222">
        <w:trPr>
          <w:cantSplit/>
          <w:trHeight w:val="446"/>
        </w:trPr>
        <w:tc>
          <w:tcPr>
            <w:tcW w:w="4962" w:type="dxa"/>
            <w:gridSpan w:val="2"/>
          </w:tcPr>
          <w:p w:rsidR="00AF3DBA" w:rsidRPr="00936222" w:rsidRDefault="00AF3DBA" w:rsidP="004A66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общее значение по качеству подготовки обучающихся в процентах/баллах:</w:t>
            </w:r>
          </w:p>
        </w:tc>
        <w:tc>
          <w:tcPr>
            <w:tcW w:w="850" w:type="dxa"/>
          </w:tcPr>
          <w:p w:rsidR="00AF3DBA" w:rsidRPr="0073359C" w:rsidRDefault="00AF3DBA" w:rsidP="00AF1C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F3DBA" w:rsidRPr="0073359C" w:rsidRDefault="00AF3DBA" w:rsidP="00AF1C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 w:rsidRPr="007335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05144E" w:rsidRDefault="00AF3DBA" w:rsidP="00AF1C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15,2</w:t>
            </w:r>
          </w:p>
        </w:tc>
        <w:tc>
          <w:tcPr>
            <w:tcW w:w="1417" w:type="dxa"/>
          </w:tcPr>
          <w:p w:rsidR="00AF3DBA" w:rsidRPr="0005144E" w:rsidRDefault="00AF3DBA" w:rsidP="00AF1C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4,2</w:t>
            </w:r>
          </w:p>
        </w:tc>
        <w:tc>
          <w:tcPr>
            <w:tcW w:w="1276" w:type="dxa"/>
          </w:tcPr>
          <w:p w:rsidR="00AF3DBA" w:rsidRPr="0005144E" w:rsidRDefault="00AF3DBA" w:rsidP="00AF1C29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4,2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23,6</w:t>
            </w:r>
          </w:p>
        </w:tc>
        <w:tc>
          <w:tcPr>
            <w:tcW w:w="3192" w:type="dxa"/>
          </w:tcPr>
          <w:p w:rsidR="00AF3DBA" w:rsidRPr="00D56AC6" w:rsidRDefault="00AF3DBA" w:rsidP="00AF1C29">
            <w:pPr>
              <w:jc w:val="center"/>
            </w:pPr>
          </w:p>
        </w:tc>
      </w:tr>
    </w:tbl>
    <w:p w:rsidR="00AF3DBA" w:rsidRPr="00936222" w:rsidRDefault="00AF3DBA" w:rsidP="004A66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F3DBA" w:rsidRPr="00936222" w:rsidRDefault="00AF3DBA" w:rsidP="004A66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F3DBA" w:rsidRPr="005841FE" w:rsidRDefault="00AF3DBA" w:rsidP="005841FE">
      <w:pPr>
        <w:spacing w:after="0" w:line="240" w:lineRule="auto"/>
        <w:jc w:val="center"/>
        <w:rPr>
          <w:rFonts w:ascii="Times New Roman" w:eastAsia="MS Mincho" w:hAnsi="Times New Roman"/>
          <w:b/>
          <w:bCs/>
          <w:lang w:eastAsia="ru-RU"/>
        </w:rPr>
      </w:pPr>
      <w:r w:rsidRPr="005841FE">
        <w:rPr>
          <w:rFonts w:ascii="Times New Roman" w:hAnsi="Times New Roman" w:cs="Times New Roman"/>
          <w:b/>
          <w:bCs/>
          <w:sz w:val="20"/>
          <w:szCs w:val="20"/>
          <w:lang w:val="en-US"/>
        </w:rPr>
        <w:t>II</w:t>
      </w:r>
      <w:r w:rsidRPr="005841FE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5841FE">
        <w:rPr>
          <w:rFonts w:ascii="Times New Roman" w:eastAsia="MS Mincho" w:hAnsi="Times New Roman" w:cs="Times New Roman"/>
          <w:b/>
          <w:bCs/>
          <w:lang w:eastAsia="ru-RU"/>
        </w:rPr>
        <w:t xml:space="preserve">Свод количественных результатов экспертной оценки качества условий, процессов, результатов подготовки </w:t>
      </w:r>
      <w:r>
        <w:rPr>
          <w:rFonts w:ascii="Times New Roman" w:eastAsia="MS Mincho" w:hAnsi="Times New Roman" w:cs="Times New Roman"/>
          <w:b/>
          <w:bCs/>
          <w:lang w:eastAsia="ru-RU"/>
        </w:rPr>
        <w:t>обучающихся</w:t>
      </w:r>
    </w:p>
    <w:p w:rsidR="00AF3DBA" w:rsidRPr="005841FE" w:rsidRDefault="00AF3DBA" w:rsidP="005841FE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841FE">
        <w:rPr>
          <w:rFonts w:ascii="Times New Roman" w:eastAsia="MS Mincho" w:hAnsi="Times New Roman" w:cs="Times New Roman"/>
          <w:i/>
          <w:iCs/>
          <w:lang w:eastAsia="ru-RU"/>
        </w:rPr>
        <w:t>(на основе исследования общедоступной информации и экспертного наблюдения условий и процессов осуществления образовательной деятельности)</w:t>
      </w:r>
    </w:p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7513"/>
        <w:gridCol w:w="992"/>
        <w:gridCol w:w="851"/>
        <w:gridCol w:w="1275"/>
        <w:gridCol w:w="1276"/>
        <w:gridCol w:w="1276"/>
        <w:gridCol w:w="1066"/>
      </w:tblGrid>
      <w:tr w:rsidR="00AF3DBA" w:rsidRPr="00682696">
        <w:trPr>
          <w:cantSplit/>
          <w:trHeight w:val="331"/>
        </w:trPr>
        <w:tc>
          <w:tcPr>
            <w:tcW w:w="709" w:type="dxa"/>
            <w:vMerge w:val="restart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AF3DBA" w:rsidRPr="00682696" w:rsidRDefault="00AF3DBA" w:rsidP="001E2B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3" w:type="dxa"/>
            <w:vMerge w:val="restart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Показатели/индикаторы</w:t>
            </w:r>
          </w:p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AF3DBA" w:rsidRPr="00682696" w:rsidRDefault="00AF3DBA" w:rsidP="001E2B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Степень качества в %</w:t>
            </w:r>
          </w:p>
        </w:tc>
        <w:tc>
          <w:tcPr>
            <w:tcW w:w="851" w:type="dxa"/>
            <w:vMerge w:val="restart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Макс. балл</w:t>
            </w:r>
          </w:p>
          <w:p w:rsidR="00AF3DBA" w:rsidRPr="00682696" w:rsidRDefault="00AF3DBA" w:rsidP="001E2B6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3" w:type="dxa"/>
            <w:gridSpan w:val="4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в баллах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  <w:vMerge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Содержание подготовки</w:t>
            </w:r>
          </w:p>
        </w:tc>
        <w:tc>
          <w:tcPr>
            <w:tcW w:w="1276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Реализация подготовки</w:t>
            </w:r>
          </w:p>
        </w:tc>
        <w:tc>
          <w:tcPr>
            <w:tcW w:w="1276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</w:t>
            </w:r>
          </w:p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подготовки</w:t>
            </w:r>
          </w:p>
        </w:tc>
        <w:tc>
          <w:tcPr>
            <w:tcW w:w="1066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Общее значение по качеству подготовки</w:t>
            </w:r>
          </w:p>
        </w:tc>
      </w:tr>
      <w:tr w:rsidR="00AF3DBA" w:rsidRPr="00682696">
        <w:trPr>
          <w:cantSplit/>
          <w:trHeight w:val="195"/>
        </w:trPr>
        <w:tc>
          <w:tcPr>
            <w:tcW w:w="14958" w:type="dxa"/>
            <w:gridSpan w:val="8"/>
          </w:tcPr>
          <w:p w:rsidR="00AF3DBA" w:rsidRPr="005772AB" w:rsidRDefault="00AF3DBA" w:rsidP="005772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Критерий 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Качество условий, процессов, результатов подготовки обучающихся в соответствии с образовательной программой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82696">
              <w:rPr>
                <w:rFonts w:ascii="Times New Roman" w:hAnsi="Times New Roman" w:cs="Times New Roman"/>
              </w:rPr>
              <w:t xml:space="preserve">Целевые характеристики образовательной программы, их влияние на осуществление процессов подготовки и результаты образовательных достижений обучающихся </w:t>
            </w:r>
          </w:p>
        </w:tc>
        <w:tc>
          <w:tcPr>
            <w:tcW w:w="992" w:type="dxa"/>
          </w:tcPr>
          <w:p w:rsidR="00AF3DBA" w:rsidRDefault="00AF3DBA" w:rsidP="001B32A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Pr="002665F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82696">
              <w:rPr>
                <w:rFonts w:ascii="Times New Roman" w:hAnsi="Times New Roman" w:cs="Times New Roman"/>
              </w:rPr>
              <w:t>Содержание образовательной программы, его влияние на осуществление процессов подготовки и результаты образовательных достижений обучающихся</w:t>
            </w:r>
          </w:p>
        </w:tc>
        <w:tc>
          <w:tcPr>
            <w:tcW w:w="992" w:type="dxa"/>
          </w:tcPr>
          <w:p w:rsidR="00AF3DBA" w:rsidRDefault="00AF3DBA" w:rsidP="001B32A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Pr="002665F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AF3DBA" w:rsidRPr="00682696">
        <w:trPr>
          <w:cantSplit/>
          <w:trHeight w:val="518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82696">
              <w:rPr>
                <w:rFonts w:ascii="Times New Roman" w:hAnsi="Times New Roman" w:cs="Times New Roman"/>
              </w:rPr>
              <w:t>Управление образовательной программой, его влияние на осуществление процессов подготовки и результаты образовательных достижений обучающихся</w:t>
            </w:r>
          </w:p>
        </w:tc>
        <w:tc>
          <w:tcPr>
            <w:tcW w:w="992" w:type="dxa"/>
          </w:tcPr>
          <w:p w:rsidR="00AF3DBA" w:rsidRDefault="00AF3DBA" w:rsidP="001B32A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Pr="002665F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5555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F3DBA" w:rsidRPr="00682696">
        <w:trPr>
          <w:cantSplit/>
          <w:trHeight w:val="270"/>
        </w:trPr>
        <w:tc>
          <w:tcPr>
            <w:tcW w:w="8222" w:type="dxa"/>
            <w:gridSpan w:val="2"/>
          </w:tcPr>
          <w:p w:rsidR="00AF3DBA" w:rsidRPr="00682696" w:rsidRDefault="00AF3DBA" w:rsidP="001E2B6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общее значение по критерию в процентах/баллах:</w:t>
            </w:r>
          </w:p>
        </w:tc>
        <w:tc>
          <w:tcPr>
            <w:tcW w:w="992" w:type="dxa"/>
          </w:tcPr>
          <w:p w:rsidR="00AF3DBA" w:rsidRPr="0005144E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91%</w:t>
            </w:r>
          </w:p>
        </w:tc>
        <w:tc>
          <w:tcPr>
            <w:tcW w:w="851" w:type="dxa"/>
          </w:tcPr>
          <w:p w:rsidR="00AF3DBA" w:rsidRPr="00682696" w:rsidRDefault="00AF3DBA" w:rsidP="001B3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275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9,8</w:t>
            </w:r>
          </w:p>
        </w:tc>
        <w:tc>
          <w:tcPr>
            <w:tcW w:w="1276" w:type="dxa"/>
          </w:tcPr>
          <w:p w:rsidR="00AF3DBA" w:rsidRPr="00936222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8,7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361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</w:tr>
      <w:tr w:rsidR="00AF3DBA" w:rsidRPr="00682696">
        <w:trPr>
          <w:cantSplit/>
          <w:trHeight w:val="270"/>
        </w:trPr>
        <w:tc>
          <w:tcPr>
            <w:tcW w:w="14958" w:type="dxa"/>
            <w:gridSpan w:val="8"/>
          </w:tcPr>
          <w:p w:rsidR="00AF3DBA" w:rsidRPr="00682696" w:rsidRDefault="00AF3DBA" w:rsidP="007B3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8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Критерий II.  Качество условий, процессов, результатов подготовки обучающихся в соответствии с основными направлениями развития личности, приобретения знаний, умений, на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выков и формирования компетенций </w:t>
            </w:r>
            <w:r w:rsidRPr="008D28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освоении образовательной программы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формирование компетенции для достижения ожидаемых результатов освоения образовательной программы: физическое развитие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07423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07423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формирование компетенции для достижения ожидаемых результатов освоения образовательной программы: культурное развитие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07423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07423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формирование компетенции для достижения ожидаемых результатов освоения образовательной программы: социальное развитие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Default="00AF3DBA" w:rsidP="0005144E">
            <w:pPr>
              <w:jc w:val="center"/>
            </w:pPr>
            <w:r w:rsidRPr="000348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0348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0348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формирование компетенции для достижения ожидаемых результатов освоения образовательной программы: интеллектуальное развитие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127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3,3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13,2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формирование компетенции для достижения ожидаемых результатов освоения образовательной программы: семейное развитие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8C0CB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8C0CB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формирование компетенции для достижения ожидаемых результатов освоения образовательной программы: духовно-нравственное развитие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Default="00AF3DBA" w:rsidP="0005144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742C8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742C8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формирование компетенции для достижения ожидаемых результатов освоения образовательной программы: профессиональное развитие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Основные содержательные направления развития личности, приобретение знаний, умений, навыков и формирование компетенции для достижения ожидаемых результатов освоения образовательной программы: творческое развитие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C02CF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</w:tr>
      <w:tr w:rsidR="00AF3DBA" w:rsidRPr="00682696">
        <w:trPr>
          <w:cantSplit/>
          <w:trHeight w:val="340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3" w:type="dxa"/>
          </w:tcPr>
          <w:p w:rsidR="00AF3DBA" w:rsidRPr="00682696" w:rsidRDefault="00AF3DBA" w:rsidP="001E2B6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среднее значение по критерию в процентах/баллах:</w:t>
            </w:r>
          </w:p>
        </w:tc>
        <w:tc>
          <w:tcPr>
            <w:tcW w:w="992" w:type="dxa"/>
          </w:tcPr>
          <w:p w:rsidR="00AF3DBA" w:rsidRDefault="00AF3DBA"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Pr="001C02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06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F3DBA" w:rsidRPr="00682696">
        <w:trPr>
          <w:cantSplit/>
          <w:trHeight w:val="260"/>
        </w:trPr>
        <w:tc>
          <w:tcPr>
            <w:tcW w:w="14958" w:type="dxa"/>
            <w:gridSpan w:val="8"/>
          </w:tcPr>
          <w:p w:rsidR="00AF3DBA" w:rsidRPr="00682696" w:rsidRDefault="00AF3DBA" w:rsidP="00C11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Критерий III. Качество условий, процессов, результатов подготовки обучающихся в соответствии с требованиями к развивающей образовательной среде</w:t>
            </w:r>
          </w:p>
        </w:tc>
      </w:tr>
      <w:tr w:rsidR="00AF3DBA" w:rsidRPr="00682696">
        <w:trPr>
          <w:cantSplit/>
          <w:trHeight w:val="742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кадровое обеспечение программы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00%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92047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92047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</w:tr>
      <w:tr w:rsidR="00AF3DBA" w:rsidRPr="00682696">
        <w:trPr>
          <w:cantSplit/>
          <w:trHeight w:val="600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материально-техническое обеспечение программы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2,4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учебно-методическое обеспечение программы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2,2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2696">
              <w:rPr>
                <w:rFonts w:ascii="Times New Roman" w:hAnsi="Times New Roman" w:cs="Times New Roman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библиотечное обеспечение программы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AF3DBA" w:rsidRDefault="00AF3DBA" w:rsidP="0005144E">
            <w:pPr>
              <w:jc w:val="center"/>
            </w:pP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2,7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психолого-педагогическое обеспечение программы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AF3DBA" w:rsidRDefault="00AF3DBA" w:rsidP="0005144E">
            <w:pPr>
              <w:jc w:val="center"/>
            </w:pP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2,4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информационно-коммуникационное обеспечение программы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AF3DBA" w:rsidRDefault="00AF3DBA" w:rsidP="0005144E">
            <w:pPr>
              <w:jc w:val="center"/>
            </w:pP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2,5</w:t>
            </w:r>
          </w:p>
        </w:tc>
      </w:tr>
      <w:tr w:rsidR="00AF3DBA" w:rsidRPr="00682696">
        <w:trPr>
          <w:cantSplit/>
          <w:trHeight w:val="564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Развивающая образовательная среда, обеспечивающая качество подготовки обучающихся: планируемое, осуществляемое, реализованное научно-методическое обеспечение программы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AF3DBA" w:rsidRDefault="00AF3DBA" w:rsidP="0005144E">
            <w:pPr>
              <w:jc w:val="center"/>
            </w:pP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2,1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709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7513" w:type="dxa"/>
          </w:tcPr>
          <w:p w:rsidR="00AF3DBA" w:rsidRPr="00682696" w:rsidRDefault="00AF3DBA" w:rsidP="001E2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 xml:space="preserve">Развивающая образовательная среда, обеспечивающая качество подготовки обучающихся: планируемое, осуществляемое, реализованное </w:t>
            </w:r>
            <w:r w:rsidRPr="006826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финансовое</w:t>
            </w:r>
            <w:r w:rsidRPr="0068269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программы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AF3DBA" w:rsidRDefault="00AF3DBA" w:rsidP="0005144E">
            <w:pPr>
              <w:jc w:val="center"/>
            </w:pP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1276" w:type="dxa"/>
          </w:tcPr>
          <w:p w:rsidR="00AF3DBA" w:rsidRPr="0005144E" w:rsidRDefault="00AF3DBA" w:rsidP="0005144E">
            <w:pPr>
              <w:jc w:val="center"/>
              <w:rPr>
                <w:b/>
                <w:bCs/>
              </w:rPr>
            </w:pPr>
            <w:r w:rsidRPr="00051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2,4</w:t>
            </w:r>
          </w:p>
        </w:tc>
      </w:tr>
      <w:tr w:rsidR="00AF3DBA" w:rsidRPr="00682696">
        <w:trPr>
          <w:cantSplit/>
          <w:trHeight w:val="446"/>
        </w:trPr>
        <w:tc>
          <w:tcPr>
            <w:tcW w:w="8222" w:type="dxa"/>
            <w:gridSpan w:val="2"/>
          </w:tcPr>
          <w:p w:rsidR="00AF3DBA" w:rsidRPr="00682696" w:rsidRDefault="00AF3DBA" w:rsidP="00AF1C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среднее значение по критерию в процентах/баллах:</w:t>
            </w:r>
          </w:p>
        </w:tc>
        <w:tc>
          <w:tcPr>
            <w:tcW w:w="992" w:type="dxa"/>
          </w:tcPr>
          <w:p w:rsidR="00AF3DBA" w:rsidRDefault="00AF3DBA" w:rsidP="00AF1C29"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AF1C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AF3DBA" w:rsidRDefault="00AF3DBA" w:rsidP="0005144E">
            <w:pPr>
              <w:jc w:val="center"/>
            </w:pP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F3DBA" w:rsidRDefault="00AF3DBA" w:rsidP="0005144E">
            <w:pPr>
              <w:jc w:val="center"/>
            </w:pPr>
            <w:r w:rsidRPr="000421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F3DBA" w:rsidRPr="00682696" w:rsidRDefault="00AF3DBA" w:rsidP="0005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3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66" w:type="dxa"/>
          </w:tcPr>
          <w:p w:rsidR="00AF3DBA" w:rsidRDefault="00AF3DBA" w:rsidP="00AF1C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2,5</w:t>
            </w:r>
          </w:p>
          <w:p w:rsidR="00AF3DBA" w:rsidRPr="00682696" w:rsidRDefault="00AF3DBA" w:rsidP="00AF1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682696">
        <w:trPr>
          <w:cantSplit/>
          <w:trHeight w:val="278"/>
        </w:trPr>
        <w:tc>
          <w:tcPr>
            <w:tcW w:w="8222" w:type="dxa"/>
            <w:gridSpan w:val="2"/>
          </w:tcPr>
          <w:p w:rsidR="00AF3DBA" w:rsidRPr="00682696" w:rsidRDefault="00AF3DBA" w:rsidP="001E2B6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6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общее значение по качеству подготовки обучающихся в процентах/баллах:</w:t>
            </w:r>
          </w:p>
        </w:tc>
        <w:tc>
          <w:tcPr>
            <w:tcW w:w="992" w:type="dxa"/>
          </w:tcPr>
          <w:p w:rsidR="00AF3DBA" w:rsidRDefault="00AF3DBA" w:rsidP="00AE565F"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Pr="00C065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AF3DBA" w:rsidRPr="00682696" w:rsidRDefault="00AF3DBA" w:rsidP="001E2B6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 w:rsidRPr="006826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1276" w:type="dxa"/>
          </w:tcPr>
          <w:p w:rsidR="00AF3DBA" w:rsidRDefault="00AF3DBA" w:rsidP="00AE56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27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4,2</w:t>
            </w:r>
          </w:p>
        </w:tc>
        <w:tc>
          <w:tcPr>
            <w:tcW w:w="1066" w:type="dxa"/>
          </w:tcPr>
          <w:p w:rsidR="00AF3DBA" w:rsidRPr="00682696" w:rsidRDefault="00AF3DBA" w:rsidP="00AE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23,6</w:t>
            </w:r>
          </w:p>
        </w:tc>
      </w:tr>
    </w:tbl>
    <w:p w:rsidR="00AF3DBA" w:rsidRDefault="00AF3DBA" w:rsidP="004A66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066E6">
        <w:rPr>
          <w:rFonts w:ascii="Times New Roman" w:hAnsi="Times New Roman" w:cs="Times New Roman"/>
          <w:b/>
          <w:bCs/>
          <w:lang w:val="en-US"/>
        </w:rPr>
        <w:t>III</w:t>
      </w:r>
      <w:r w:rsidRPr="009066E6">
        <w:rPr>
          <w:rFonts w:ascii="Times New Roman" w:hAnsi="Times New Roman" w:cs="Times New Roman"/>
          <w:b/>
          <w:bCs/>
        </w:rPr>
        <w:t>. Общие выводы по состоянию качества подготовки обучающихся и точки роста по её повышению:</w:t>
      </w: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066E6">
        <w:rPr>
          <w:rFonts w:ascii="Times New Roman" w:hAnsi="Times New Roman" w:cs="Times New Roman"/>
          <w:b/>
          <w:bCs/>
        </w:rPr>
        <w:t xml:space="preserve">Критерий </w:t>
      </w:r>
      <w:r w:rsidRPr="009066E6">
        <w:rPr>
          <w:rFonts w:ascii="Times New Roman" w:hAnsi="Times New Roman" w:cs="Times New Roman"/>
          <w:b/>
          <w:bCs/>
          <w:lang w:val="en-US"/>
        </w:rPr>
        <w:t>I</w:t>
      </w:r>
      <w:r w:rsidRPr="009066E6">
        <w:rPr>
          <w:rFonts w:ascii="Times New Roman" w:hAnsi="Times New Roman" w:cs="Times New Roman"/>
          <w:b/>
          <w:bCs/>
        </w:rPr>
        <w:t>. Качество условий, процессов, результатов подготовки обучающихся в соответствии с требованиями к образовательной программе</w:t>
      </w: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066E6">
        <w:rPr>
          <w:rFonts w:ascii="Times New Roman" w:hAnsi="Times New Roman" w:cs="Times New Roman"/>
          <w:b/>
          <w:bCs/>
        </w:rPr>
        <w:t>Выводы:</w:t>
      </w:r>
    </w:p>
    <w:p w:rsidR="00AF3DBA" w:rsidRPr="009066E6" w:rsidRDefault="00AF3DBA" w:rsidP="007F35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66E6">
        <w:rPr>
          <w:rFonts w:ascii="Times New Roman" w:hAnsi="Times New Roman" w:cs="Times New Roman"/>
        </w:rPr>
        <w:t xml:space="preserve">1.Качествоподготовки обучающихся обеспечено необходимым содержанием, реализацией и результатами осуществления образовательной программы и соответствует </w:t>
      </w:r>
      <w:r>
        <w:rPr>
          <w:rFonts w:ascii="Times New Roman" w:hAnsi="Times New Roman" w:cs="Times New Roman"/>
        </w:rPr>
        <w:t xml:space="preserve">9 </w:t>
      </w:r>
      <w:r w:rsidRPr="009066E6">
        <w:rPr>
          <w:rFonts w:ascii="Times New Roman" w:hAnsi="Times New Roman" w:cs="Times New Roman"/>
        </w:rPr>
        <w:t xml:space="preserve">баллам из 10,0 максимально возможных (или </w:t>
      </w:r>
      <w:r>
        <w:rPr>
          <w:rFonts w:ascii="Times New Roman" w:hAnsi="Times New Roman" w:cs="Times New Roman"/>
        </w:rPr>
        <w:t>91</w:t>
      </w:r>
      <w:r w:rsidRPr="009066E6">
        <w:rPr>
          <w:rFonts w:ascii="Times New Roman" w:hAnsi="Times New Roman" w:cs="Times New Roman"/>
        </w:rPr>
        <w:t xml:space="preserve">% из 100%), что соотносится с </w:t>
      </w:r>
      <w:r>
        <w:rPr>
          <w:rFonts w:ascii="Times New Roman" w:hAnsi="Times New Roman" w:cs="Times New Roman"/>
        </w:rPr>
        <w:t xml:space="preserve">высоким </w:t>
      </w:r>
      <w:r w:rsidRPr="009066E6">
        <w:rPr>
          <w:rFonts w:ascii="Times New Roman" w:hAnsi="Times New Roman" w:cs="Times New Roman"/>
        </w:rPr>
        <w:t xml:space="preserve">уровнем. </w:t>
      </w:r>
    </w:p>
    <w:p w:rsidR="00AF3DBA" w:rsidRPr="009066E6" w:rsidRDefault="00AF3DBA" w:rsidP="007F35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66E6">
        <w:rPr>
          <w:rFonts w:ascii="Times New Roman" w:hAnsi="Times New Roman" w:cs="Times New Roman"/>
        </w:rPr>
        <w:t xml:space="preserve">2.Целевые характеристики образовательной программы соответствуют </w:t>
      </w:r>
      <w:r>
        <w:rPr>
          <w:rFonts w:ascii="Times New Roman" w:hAnsi="Times New Roman" w:cs="Times New Roman"/>
        </w:rPr>
        <w:t xml:space="preserve">8,2 </w:t>
      </w:r>
      <w:r w:rsidRPr="009066E6">
        <w:rPr>
          <w:rFonts w:ascii="Times New Roman" w:hAnsi="Times New Roman" w:cs="Times New Roman"/>
        </w:rPr>
        <w:t xml:space="preserve"> баллам из 9,0 максимально возможных (или </w:t>
      </w:r>
      <w:r>
        <w:rPr>
          <w:rFonts w:ascii="Times New Roman" w:hAnsi="Times New Roman" w:cs="Times New Roman"/>
        </w:rPr>
        <w:t>91</w:t>
      </w:r>
      <w:r w:rsidRPr="009066E6">
        <w:rPr>
          <w:rFonts w:ascii="Times New Roman" w:hAnsi="Times New Roman" w:cs="Times New Roman"/>
        </w:rPr>
        <w:t xml:space="preserve">% из </w:t>
      </w:r>
      <w:r>
        <w:rPr>
          <w:rFonts w:ascii="Times New Roman" w:hAnsi="Times New Roman" w:cs="Times New Roman"/>
        </w:rPr>
        <w:t xml:space="preserve"> 100</w:t>
      </w:r>
      <w:r w:rsidRPr="009066E6">
        <w:rPr>
          <w:rFonts w:ascii="Times New Roman" w:hAnsi="Times New Roman" w:cs="Times New Roman"/>
        </w:rPr>
        <w:t xml:space="preserve">%), что соотносится с высоким уровнем и свидетельствуют об их положительном влиянии на осуществление процессов подготовки и результаты образовательных достижений обучающихся.  Документы организации, информация о ней и ее коллективе, контакты для быстрой и оперативной связи,  а также описательная и документальная информация, раскрывающая историю, миссию и основные направления деятельности организации,  новостная лента  представлены в достаточном объеме на сайте организации, что свидетельствуют и подтверждают деятельность организации, направленную на обеспечение качества подготовки обучающихся. </w:t>
      </w:r>
    </w:p>
    <w:p w:rsidR="00AF3DBA" w:rsidRPr="009066E6" w:rsidRDefault="00AF3DBA" w:rsidP="007F35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66E6">
        <w:rPr>
          <w:rFonts w:ascii="Times New Roman" w:hAnsi="Times New Roman" w:cs="Times New Roman"/>
        </w:rPr>
        <w:t xml:space="preserve">3.Содержание образовательной программы соответствует </w:t>
      </w:r>
      <w:r>
        <w:rPr>
          <w:rFonts w:ascii="Times New Roman" w:hAnsi="Times New Roman" w:cs="Times New Roman"/>
        </w:rPr>
        <w:t>11,3</w:t>
      </w:r>
      <w:r w:rsidRPr="009066E6">
        <w:rPr>
          <w:rFonts w:ascii="Times New Roman" w:hAnsi="Times New Roman" w:cs="Times New Roman"/>
        </w:rPr>
        <w:t xml:space="preserve"> баллам из 12,0 максимально возможных (или </w:t>
      </w:r>
      <w:r>
        <w:rPr>
          <w:rFonts w:ascii="Times New Roman" w:hAnsi="Times New Roman" w:cs="Times New Roman"/>
        </w:rPr>
        <w:t>94</w:t>
      </w:r>
      <w:r w:rsidRPr="009066E6">
        <w:rPr>
          <w:rFonts w:ascii="Times New Roman" w:hAnsi="Times New Roman" w:cs="Times New Roman"/>
        </w:rPr>
        <w:t xml:space="preserve">% из 100%), что соотносится с высоким уровнем и свидетельствует о положительном влиянии на осуществление процессов подготовки и результаты образовательных достижений обучающихся. </w:t>
      </w:r>
    </w:p>
    <w:p w:rsidR="00AF3DBA" w:rsidRPr="009066E6" w:rsidRDefault="00AF3DBA" w:rsidP="007F35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66E6">
        <w:rPr>
          <w:rFonts w:ascii="Times New Roman" w:hAnsi="Times New Roman" w:cs="Times New Roman"/>
        </w:rPr>
        <w:t xml:space="preserve">4.Управление образовательной программой соответствует </w:t>
      </w:r>
      <w:r>
        <w:rPr>
          <w:rFonts w:ascii="Times New Roman" w:hAnsi="Times New Roman" w:cs="Times New Roman"/>
        </w:rPr>
        <w:t>8</w:t>
      </w:r>
      <w:r w:rsidRPr="009066E6">
        <w:rPr>
          <w:rFonts w:ascii="Times New Roman" w:hAnsi="Times New Roman" w:cs="Times New Roman"/>
        </w:rPr>
        <w:t xml:space="preserve"> баллам из </w:t>
      </w:r>
      <w:r>
        <w:rPr>
          <w:rFonts w:ascii="Times New Roman" w:hAnsi="Times New Roman" w:cs="Times New Roman"/>
        </w:rPr>
        <w:t>9</w:t>
      </w:r>
      <w:r w:rsidRPr="009066E6">
        <w:rPr>
          <w:rFonts w:ascii="Times New Roman" w:hAnsi="Times New Roman" w:cs="Times New Roman"/>
        </w:rPr>
        <w:t xml:space="preserve">,0 максимально возможных (или </w:t>
      </w:r>
      <w:r>
        <w:rPr>
          <w:rFonts w:ascii="Times New Roman" w:hAnsi="Times New Roman" w:cs="Times New Roman"/>
        </w:rPr>
        <w:t>87</w:t>
      </w:r>
      <w:r w:rsidRPr="009066E6">
        <w:rPr>
          <w:rFonts w:ascii="Times New Roman" w:hAnsi="Times New Roman" w:cs="Times New Roman"/>
        </w:rPr>
        <w:t>% из 100%), что соотносится с высоким уровнем и свидетельствует о положительном влиянии на осуществление процессов подготовки и результаты образовательных достижений обучающихся.</w:t>
      </w: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066E6">
        <w:rPr>
          <w:rFonts w:ascii="Times New Roman" w:hAnsi="Times New Roman" w:cs="Times New Roman"/>
          <w:b/>
          <w:bCs/>
        </w:rPr>
        <w:t>Основные точки роста:</w:t>
      </w:r>
    </w:p>
    <w:p w:rsidR="00AF3DBA" w:rsidRPr="009066E6" w:rsidRDefault="00AF3DBA" w:rsidP="007F3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DBA" w:rsidRPr="00E56090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7281D">
        <w:rPr>
          <w:rFonts w:ascii="Times New Roman" w:hAnsi="Times New Roman" w:cs="Times New Roman"/>
          <w:color w:val="00B0F0"/>
          <w:sz w:val="28"/>
          <w:szCs w:val="28"/>
          <w:lang w:eastAsia="ru-RU"/>
        </w:rPr>
        <w:t xml:space="preserve">. </w:t>
      </w:r>
      <w:r w:rsidRPr="00E56090">
        <w:rPr>
          <w:rFonts w:ascii="Times New Roman" w:hAnsi="Times New Roman" w:cs="Times New Roman"/>
          <w:sz w:val="24"/>
          <w:szCs w:val="24"/>
        </w:rPr>
        <w:t>Необходимо  продолжить планомерную работу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Pr="00E56090">
        <w:rPr>
          <w:rFonts w:ascii="Times New Roman" w:hAnsi="Times New Roman" w:cs="Times New Roman"/>
          <w:sz w:val="24"/>
          <w:szCs w:val="24"/>
        </w:rPr>
        <w:t xml:space="preserve"> по совершенствованию  качества материально-технического обеспечения школы, соблюдения санитарно-гигиенических норм, высокого уровня профессионализма педагогов, прочности знаний учащихся, создания  условий для проявления и развития способностей и интересов обучающихся, формирование желания и умения учиться и на этой основе обеспечение  у младших школьников </w:t>
      </w:r>
      <w:r>
        <w:rPr>
          <w:rFonts w:ascii="Times New Roman" w:hAnsi="Times New Roman" w:cs="Times New Roman"/>
          <w:sz w:val="24"/>
          <w:szCs w:val="24"/>
        </w:rPr>
        <w:t xml:space="preserve">персональных </w:t>
      </w:r>
      <w:r w:rsidRPr="00E56090">
        <w:rPr>
          <w:rFonts w:ascii="Times New Roman" w:hAnsi="Times New Roman" w:cs="Times New Roman"/>
          <w:sz w:val="24"/>
          <w:szCs w:val="24"/>
        </w:rPr>
        <w:t>компетенци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56090">
        <w:rPr>
          <w:rFonts w:ascii="Times New Roman" w:hAnsi="Times New Roman" w:cs="Times New Roman"/>
          <w:sz w:val="24"/>
          <w:szCs w:val="24"/>
        </w:rPr>
        <w:t>.</w:t>
      </w:r>
    </w:p>
    <w:p w:rsidR="00AF3DBA" w:rsidRPr="00E56090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91F">
        <w:rPr>
          <w:rFonts w:ascii="Times New Roman" w:hAnsi="Times New Roman" w:cs="Times New Roman"/>
          <w:sz w:val="24"/>
          <w:szCs w:val="24"/>
        </w:rPr>
        <w:t>2.</w:t>
      </w:r>
      <w:r w:rsidRPr="00E56090">
        <w:rPr>
          <w:rFonts w:ascii="Times New Roman" w:hAnsi="Times New Roman" w:cs="Times New Roman"/>
          <w:sz w:val="24"/>
          <w:szCs w:val="24"/>
        </w:rPr>
        <w:t xml:space="preserve"> Важно </w:t>
      </w:r>
      <w:r>
        <w:rPr>
          <w:rFonts w:ascii="Times New Roman" w:hAnsi="Times New Roman" w:cs="Times New Roman"/>
          <w:sz w:val="24"/>
          <w:szCs w:val="24"/>
        </w:rPr>
        <w:t xml:space="preserve">шире </w:t>
      </w:r>
      <w:r w:rsidRPr="00E56090">
        <w:rPr>
          <w:rFonts w:ascii="Times New Roman" w:hAnsi="Times New Roman" w:cs="Times New Roman"/>
          <w:sz w:val="24"/>
          <w:szCs w:val="24"/>
        </w:rPr>
        <w:t xml:space="preserve">использовать  эффективную  систему накопления информации для выявления новых тенденций, принятия оперативных  и стратегических решений, адекватного реагирования на изменения в системе образования, что позволит развивать конкурентные преимущества школы, повышать профессиональное мастерство педагогического коллектива, удовлетворенность родителей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 деятельностью </w:t>
      </w:r>
      <w:r w:rsidRPr="00E56090">
        <w:rPr>
          <w:rFonts w:ascii="Times New Roman" w:hAnsi="Times New Roman" w:cs="Times New Roman"/>
          <w:sz w:val="24"/>
          <w:szCs w:val="24"/>
        </w:rPr>
        <w:t>школ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56090">
        <w:rPr>
          <w:rFonts w:ascii="Times New Roman" w:hAnsi="Times New Roman" w:cs="Times New Roman"/>
          <w:sz w:val="24"/>
          <w:szCs w:val="24"/>
        </w:rPr>
        <w:t>.</w:t>
      </w:r>
    </w:p>
    <w:p w:rsidR="00AF3DBA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B4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019E">
        <w:rPr>
          <w:rFonts w:ascii="Times New Roman" w:hAnsi="Times New Roman" w:cs="Times New Roman"/>
          <w:sz w:val="24"/>
          <w:szCs w:val="24"/>
        </w:rPr>
        <w:t xml:space="preserve">Ценно </w:t>
      </w:r>
      <w:r>
        <w:rPr>
          <w:rFonts w:ascii="Times New Roman" w:hAnsi="Times New Roman" w:cs="Times New Roman"/>
          <w:sz w:val="24"/>
          <w:szCs w:val="24"/>
        </w:rPr>
        <w:t xml:space="preserve">активнее </w:t>
      </w:r>
      <w:r w:rsidRPr="0084019E">
        <w:rPr>
          <w:rFonts w:ascii="Times New Roman" w:hAnsi="Times New Roman" w:cs="Times New Roman"/>
          <w:sz w:val="24"/>
          <w:szCs w:val="24"/>
        </w:rPr>
        <w:t xml:space="preserve">привлекать к управлению образовательной программой всех участников </w:t>
      </w:r>
      <w:r>
        <w:rPr>
          <w:rFonts w:ascii="Times New Roman" w:hAnsi="Times New Roman" w:cs="Times New Roman"/>
          <w:sz w:val="24"/>
          <w:szCs w:val="24"/>
        </w:rPr>
        <w:t>образовательной деятельности</w:t>
      </w:r>
      <w:r w:rsidRPr="0084019E">
        <w:rPr>
          <w:rFonts w:ascii="Times New Roman" w:hAnsi="Times New Roman" w:cs="Times New Roman"/>
          <w:sz w:val="24"/>
          <w:szCs w:val="24"/>
        </w:rPr>
        <w:t>: администрацию, педагогический коллектив, обучающихся, родителей,  обеспечивать их участие в разработке и   проведении  контрольно-оценочных процедур, мониторинговых исследований по вопросам качества образования с целью достижения высокого качества подготовки обучающихся.</w:t>
      </w:r>
    </w:p>
    <w:p w:rsidR="00AF3DBA" w:rsidRPr="009066E6" w:rsidRDefault="00AF3DBA" w:rsidP="007F359D">
      <w:pPr>
        <w:pStyle w:val="NoSpacing"/>
        <w:tabs>
          <w:tab w:val="left" w:pos="31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</w:rPr>
      </w:pPr>
      <w:r w:rsidRPr="009066E6">
        <w:rPr>
          <w:rFonts w:ascii="Times New Roman" w:hAnsi="Times New Roman" w:cs="Times New Roman"/>
        </w:rPr>
        <w:t>Критерий II.  Качество условий, процессов, результатов подготовки обучающихся  в соответствии с требованиями к формированию профессиональных компетенций по руководству образовательной организацией и в сфере экспертной деятельности</w:t>
      </w: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066E6">
        <w:rPr>
          <w:rFonts w:ascii="Times New Roman" w:hAnsi="Times New Roman" w:cs="Times New Roman"/>
          <w:b/>
          <w:bCs/>
        </w:rPr>
        <w:t>Выводы:</w:t>
      </w: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3DBA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1.Качество условий, процессов и результатов подготовки обучающихся в соответствии с основными направлениями развития  личности обучающихся, приобретения знаний, навыков и формирования компетенций в освоении основной образовательной программы  начального общего образования соответствует 11 баллам из 15,0 максимально возможных или  72 % из 100% , что соотносится с  высоким  уровнем обеспечения. </w:t>
      </w:r>
    </w:p>
    <w:p w:rsidR="00AF3DBA" w:rsidRPr="009066E6" w:rsidRDefault="00AF3DBA" w:rsidP="007F35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66E6">
        <w:rPr>
          <w:rFonts w:ascii="Times New Roman" w:hAnsi="Times New Roman" w:cs="Times New Roman"/>
        </w:rPr>
        <w:t xml:space="preserve">2. Основные содержательные направления формирования профессиональных компетенций для достижения ожидаемых результатов освоения образовательной программы: профессиональные компетенции в </w:t>
      </w:r>
      <w:r>
        <w:rPr>
          <w:rFonts w:ascii="Times New Roman" w:hAnsi="Times New Roman" w:cs="Times New Roman"/>
        </w:rPr>
        <w:t>руководстве</w:t>
      </w:r>
      <w:r w:rsidRPr="009066E6">
        <w:rPr>
          <w:rFonts w:ascii="Times New Roman" w:hAnsi="Times New Roman" w:cs="Times New Roman"/>
        </w:rPr>
        <w:t xml:space="preserve"> образовательной организации и профессиональных компетенций в сфере экспертной деятельности.</w:t>
      </w:r>
    </w:p>
    <w:p w:rsidR="00AF3DBA" w:rsidRPr="00730E5D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605">
        <w:rPr>
          <w:rFonts w:ascii="Times New Roman" w:hAnsi="Times New Roman" w:cs="Times New Roman"/>
          <w:sz w:val="24"/>
          <w:szCs w:val="24"/>
        </w:rPr>
        <w:t>Ранжирование по основным направлениям развития личности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</w:rPr>
        <w:t xml:space="preserve">по  </w:t>
      </w:r>
      <w:r>
        <w:rPr>
          <w:rFonts w:ascii="Times New Roman" w:hAnsi="Times New Roman" w:cs="Times New Roman"/>
          <w:sz w:val="24"/>
          <w:szCs w:val="24"/>
        </w:rPr>
        <w:t>духовно-нравственному развитию – 13,5,0 баллов из 15,0 максимально возможных (90%),  культурному, творческому  развитию    - по 12,0 баллов из 15,0 максимально возможных (80%),интеллектуальному развитию 13,2 баллов из 15,0 максимально возможных(88%), семейному развитию - 10,2 балла из 15,0 максимально возможных (68%), физическому развитию - по 10,5 баллам из 15,0 максимально возможных ( 70 %), профессиональномуразвитию 6,6 баллов из 15,0 максимально возможных (44%),социальномуразвитию 9,0 баллов из 15,0 максимально возможных (60%).</w:t>
      </w:r>
    </w:p>
    <w:p w:rsidR="00AF3DBA" w:rsidRPr="00730E5D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3DBA" w:rsidRPr="009066E6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066E6">
        <w:rPr>
          <w:rFonts w:ascii="Times New Roman" w:hAnsi="Times New Roman" w:cs="Times New Roman"/>
          <w:b/>
          <w:bCs/>
        </w:rPr>
        <w:t>Основные точки роста:</w:t>
      </w:r>
    </w:p>
    <w:p w:rsidR="00AF3DBA" w:rsidRPr="00181CF8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8">
        <w:rPr>
          <w:rFonts w:ascii="Times New Roman" w:hAnsi="Times New Roman" w:cs="Times New Roman"/>
          <w:sz w:val="24"/>
          <w:szCs w:val="24"/>
        </w:rPr>
        <w:t>1. Важно  продолж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81CF8">
        <w:rPr>
          <w:rFonts w:ascii="Times New Roman" w:hAnsi="Times New Roman" w:cs="Times New Roman"/>
          <w:sz w:val="24"/>
          <w:szCs w:val="24"/>
        </w:rPr>
        <w:t xml:space="preserve">ть деятельность организации по созданию условий, </w:t>
      </w:r>
      <w:r w:rsidRPr="00764A09">
        <w:rPr>
          <w:rFonts w:ascii="Times New Roman" w:hAnsi="Times New Roman" w:cs="Times New Roman"/>
          <w:sz w:val="24"/>
          <w:szCs w:val="24"/>
        </w:rPr>
        <w:t>обеспечивающих  формирование  социальной среды развития обучающихся, включающе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764A09">
        <w:rPr>
          <w:rFonts w:ascii="Times New Roman" w:hAnsi="Times New Roman" w:cs="Times New Roman"/>
          <w:sz w:val="24"/>
          <w:szCs w:val="24"/>
        </w:rPr>
        <w:t xml:space="preserve"> урочную, внеурочную и общественно значимую деятельность, систему воспитательных мероприятий, культурных и социальных практик, основанных на системе социокультурных и духовно-нравственных ценностейи принятых в обществе правил</w:t>
      </w:r>
      <w:r>
        <w:rPr>
          <w:rFonts w:ascii="Times New Roman" w:hAnsi="Times New Roman" w:cs="Times New Roman"/>
          <w:sz w:val="24"/>
          <w:szCs w:val="24"/>
        </w:rPr>
        <w:t xml:space="preserve"> и норм </w:t>
      </w:r>
      <w:r w:rsidRPr="00764A09">
        <w:rPr>
          <w:rFonts w:ascii="Times New Roman" w:hAnsi="Times New Roman" w:cs="Times New Roman"/>
          <w:sz w:val="24"/>
          <w:szCs w:val="24"/>
        </w:rPr>
        <w:t xml:space="preserve"> поведения в интересах человека, семьи, общества и государства, учитывающих историко- культурную и этническую специфику региона, потребности обучающихся и их родителей. </w:t>
      </w:r>
    </w:p>
    <w:p w:rsidR="00AF3DBA" w:rsidRPr="00F05163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Ценно активизировать </w:t>
      </w:r>
      <w:r w:rsidRPr="00F05163">
        <w:rPr>
          <w:rFonts w:ascii="Times New Roman" w:hAnsi="Times New Roman" w:cs="Times New Roman"/>
          <w:sz w:val="24"/>
          <w:szCs w:val="24"/>
        </w:rPr>
        <w:t xml:space="preserve"> работу по  обеспечению  системного  мониторинга индивидуальных образовательных достижений обучающихся, дополн</w:t>
      </w:r>
      <w:r>
        <w:rPr>
          <w:rFonts w:ascii="Times New Roman" w:hAnsi="Times New Roman" w:cs="Times New Roman"/>
          <w:sz w:val="24"/>
          <w:szCs w:val="24"/>
        </w:rPr>
        <w:t xml:space="preserve">яя </w:t>
      </w:r>
      <w:r w:rsidRPr="00F05163">
        <w:rPr>
          <w:rFonts w:ascii="Times New Roman" w:hAnsi="Times New Roman" w:cs="Times New Roman"/>
          <w:sz w:val="24"/>
          <w:szCs w:val="24"/>
        </w:rPr>
        <w:t xml:space="preserve"> систему формализованной оценки оценкой аутентичной, фиксирующей продвижение учащегося в </w:t>
      </w:r>
      <w:r w:rsidRPr="00C12653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  <w:r w:rsidRPr="00F05163">
        <w:rPr>
          <w:rFonts w:ascii="Times New Roman" w:hAnsi="Times New Roman" w:cs="Times New Roman"/>
          <w:sz w:val="24"/>
          <w:szCs w:val="24"/>
        </w:rPr>
        <w:t xml:space="preserve"> для самооценки познавательного и творческого труда, рефлексии собственной деятельности, для формирования установки на творческую деятельность, развитие мотивации дальнейшего  роста (дневник достижений, профиль умений, портфолио и т.д.).</w:t>
      </w:r>
    </w:p>
    <w:p w:rsidR="00AF3DBA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Необходимо совершенствовать  систему  мероприятий, направленных на повышение уровня знаний, умений, навыков и формирование компетенций в раскрытии потенциалаобучающихся по  интеллектуальному и профессиональному развитию на основе </w:t>
      </w:r>
      <w:r w:rsidRPr="007E5F73">
        <w:rPr>
          <w:rFonts w:ascii="Times New Roman" w:hAnsi="Times New Roman" w:cs="Times New Roman"/>
          <w:sz w:val="24"/>
          <w:szCs w:val="24"/>
        </w:rPr>
        <w:t>целостного изучения адаптационных способностей учащихся начальных классов.</w:t>
      </w:r>
    </w:p>
    <w:p w:rsidR="00AF3DBA" w:rsidRPr="0013140F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3DBA" w:rsidRPr="0013140F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3140F">
        <w:rPr>
          <w:rFonts w:ascii="Times New Roman" w:hAnsi="Times New Roman" w:cs="Times New Roman"/>
          <w:b/>
          <w:bCs/>
        </w:rPr>
        <w:t xml:space="preserve">Критерий III. Качество условий, процессов, результатов подготовки обучающихся в соответствии с требованиями к развивающей образовательной среде </w:t>
      </w:r>
    </w:p>
    <w:p w:rsidR="00AF3DBA" w:rsidRPr="0013140F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3DBA" w:rsidRPr="0013140F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3140F">
        <w:rPr>
          <w:rFonts w:ascii="Times New Roman" w:hAnsi="Times New Roman" w:cs="Times New Roman"/>
          <w:b/>
          <w:bCs/>
        </w:rPr>
        <w:t>Выводы:</w:t>
      </w:r>
    </w:p>
    <w:p w:rsidR="00AF3DBA" w:rsidRPr="0013140F" w:rsidRDefault="00AF3DBA" w:rsidP="007F35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140F">
        <w:rPr>
          <w:rFonts w:ascii="Times New Roman" w:hAnsi="Times New Roman" w:cs="Times New Roman"/>
        </w:rPr>
        <w:t xml:space="preserve">1.Развивающая среда образовательной организации соответствует установленным требованиям и обеспечивает качество подготовки обучающихся. </w:t>
      </w:r>
    </w:p>
    <w:p w:rsidR="00AF3DBA" w:rsidRPr="0013140F" w:rsidRDefault="00AF3DBA" w:rsidP="007F35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140F">
        <w:rPr>
          <w:rFonts w:ascii="Times New Roman" w:hAnsi="Times New Roman" w:cs="Times New Roman"/>
        </w:rPr>
        <w:t xml:space="preserve">2.Качество условий, процессов и результатов развивающей среды образовательной организации соответствует </w:t>
      </w:r>
      <w:r>
        <w:rPr>
          <w:rFonts w:ascii="Times New Roman" w:hAnsi="Times New Roman" w:cs="Times New Roman"/>
        </w:rPr>
        <w:t xml:space="preserve">2,5 </w:t>
      </w:r>
      <w:r w:rsidRPr="0013140F">
        <w:rPr>
          <w:rFonts w:ascii="Times New Roman" w:hAnsi="Times New Roman" w:cs="Times New Roman"/>
        </w:rPr>
        <w:t xml:space="preserve">баллам из 3,0 максимально возможных или на </w:t>
      </w:r>
      <w:r>
        <w:rPr>
          <w:rFonts w:ascii="Times New Roman" w:hAnsi="Times New Roman" w:cs="Times New Roman"/>
        </w:rPr>
        <w:t xml:space="preserve">82 </w:t>
      </w:r>
      <w:r w:rsidRPr="0013140F">
        <w:rPr>
          <w:rFonts w:ascii="Times New Roman" w:hAnsi="Times New Roman" w:cs="Times New Roman"/>
        </w:rPr>
        <w:t xml:space="preserve">% из 100%, что соотносится с </w:t>
      </w:r>
      <w:r>
        <w:rPr>
          <w:rFonts w:ascii="Times New Roman" w:hAnsi="Times New Roman" w:cs="Times New Roman"/>
          <w:sz w:val="24"/>
          <w:szCs w:val="24"/>
        </w:rPr>
        <w:t>высоким</w:t>
      </w:r>
      <w:r w:rsidRPr="0013140F">
        <w:rPr>
          <w:rFonts w:ascii="Times New Roman" w:hAnsi="Times New Roman" w:cs="Times New Roman"/>
        </w:rPr>
        <w:t xml:space="preserve"> уровнем. </w:t>
      </w:r>
    </w:p>
    <w:p w:rsidR="00AF3DBA" w:rsidRPr="00A07605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40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Ранжирование по  основным  показателям: психолого-педагогическое, финансовое и материально-техническое  – 2,4 балла из 3,0 максимально возможных (80%), кадровое-3,0 балла из 3,0 максимально возможных (100%), </w:t>
      </w:r>
      <w:r>
        <w:rPr>
          <w:rFonts w:ascii="Times New Roman" w:hAnsi="Times New Roman" w:cs="Times New Roman"/>
        </w:rPr>
        <w:t xml:space="preserve">библиотечное  </w:t>
      </w:r>
      <w:r>
        <w:rPr>
          <w:rFonts w:ascii="Times New Roman" w:hAnsi="Times New Roman" w:cs="Times New Roman"/>
          <w:sz w:val="24"/>
          <w:szCs w:val="24"/>
        </w:rPr>
        <w:t xml:space="preserve">обеспечение по 2,7 баллаиз 3,0 максимально возможных (90%), информационно-коммуникационное обеспечение по 2,5 баллаиз 3,0 максимально возможных (77%) , учебно-методическое- 2,2из 3,0 максимально возможных (73%), научно-методическое -2,1 баллаиз 3,0 максимально возможных (70%) </w:t>
      </w:r>
    </w:p>
    <w:p w:rsidR="00AF3DBA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полученные результаты по всем направлениям развития соответствуют высокому уровню.</w:t>
      </w:r>
    </w:p>
    <w:p w:rsidR="00AF3DBA" w:rsidRPr="0013140F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AF3DBA" w:rsidRPr="0013140F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3140F">
        <w:rPr>
          <w:rFonts w:ascii="Times New Roman" w:hAnsi="Times New Roman" w:cs="Times New Roman"/>
          <w:b/>
          <w:bCs/>
        </w:rPr>
        <w:t xml:space="preserve">Основные точки роста: </w:t>
      </w:r>
    </w:p>
    <w:p w:rsidR="00AF3DBA" w:rsidRPr="0013140F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3DBA" w:rsidRPr="00695F39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F39">
        <w:rPr>
          <w:rFonts w:ascii="Times New Roman" w:hAnsi="Times New Roman" w:cs="Times New Roman"/>
          <w:sz w:val="24"/>
          <w:szCs w:val="24"/>
        </w:rPr>
        <w:t xml:space="preserve">1. Важно </w:t>
      </w:r>
      <w:r>
        <w:rPr>
          <w:rFonts w:ascii="Times New Roman" w:hAnsi="Times New Roman" w:cs="Times New Roman"/>
          <w:sz w:val="24"/>
          <w:szCs w:val="24"/>
        </w:rPr>
        <w:t xml:space="preserve">продолжить работу по </w:t>
      </w:r>
      <w:r w:rsidRPr="00695F39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 xml:space="preserve">ению </w:t>
      </w:r>
      <w:r w:rsidRPr="00695F39">
        <w:rPr>
          <w:rFonts w:ascii="Times New Roman" w:hAnsi="Times New Roman" w:cs="Times New Roman"/>
          <w:sz w:val="24"/>
          <w:szCs w:val="24"/>
        </w:rPr>
        <w:t xml:space="preserve"> для участников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ых отношений </w:t>
      </w:r>
      <w:r w:rsidRPr="00695F39">
        <w:rPr>
          <w:rFonts w:ascii="Times New Roman" w:hAnsi="Times New Roman" w:cs="Times New Roman"/>
          <w:sz w:val="24"/>
          <w:szCs w:val="24"/>
        </w:rPr>
        <w:t>открыт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695F39">
        <w:rPr>
          <w:rFonts w:ascii="Times New Roman" w:hAnsi="Times New Roman" w:cs="Times New Roman"/>
          <w:sz w:val="24"/>
          <w:szCs w:val="24"/>
        </w:rPr>
        <w:t xml:space="preserve"> доступ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5F39">
        <w:rPr>
          <w:rFonts w:ascii="Times New Roman" w:hAnsi="Times New Roman" w:cs="Times New Roman"/>
          <w:sz w:val="24"/>
          <w:szCs w:val="24"/>
        </w:rPr>
        <w:t xml:space="preserve"> к информационным  ресурсам организации, формировани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95F39">
        <w:rPr>
          <w:rFonts w:ascii="Times New Roman" w:hAnsi="Times New Roman" w:cs="Times New Roman"/>
          <w:sz w:val="24"/>
          <w:szCs w:val="24"/>
        </w:rPr>
        <w:t xml:space="preserve"> информационной культуры всех участников </w:t>
      </w:r>
      <w:r w:rsidRPr="00C12653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Pr="00695F39">
        <w:rPr>
          <w:rFonts w:ascii="Times New Roman" w:hAnsi="Times New Roman" w:cs="Times New Roman"/>
          <w:sz w:val="24"/>
          <w:szCs w:val="24"/>
        </w:rPr>
        <w:t>на базе компетентностного подхода; внедрени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Pr="00695F39">
        <w:rPr>
          <w:rFonts w:ascii="Times New Roman" w:hAnsi="Times New Roman" w:cs="Times New Roman"/>
          <w:sz w:val="24"/>
          <w:szCs w:val="24"/>
        </w:rPr>
        <w:t xml:space="preserve"> информационных и коммуникационных техноло</w:t>
      </w:r>
      <w:r>
        <w:rPr>
          <w:rFonts w:ascii="Times New Roman" w:hAnsi="Times New Roman" w:cs="Times New Roman"/>
          <w:sz w:val="24"/>
          <w:szCs w:val="24"/>
        </w:rPr>
        <w:t xml:space="preserve">гий в практику </w:t>
      </w:r>
      <w:r w:rsidRPr="00C12653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AF3DBA" w:rsidRPr="00990ED2" w:rsidRDefault="00AF3DBA" w:rsidP="0005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Актуально  совершенствовать  деятельность  организации </w:t>
      </w:r>
      <w:r w:rsidRPr="00A65640">
        <w:rPr>
          <w:rFonts w:ascii="Times New Roman" w:hAnsi="Times New Roman" w:cs="Times New Roman"/>
          <w:sz w:val="24"/>
          <w:szCs w:val="24"/>
        </w:rPr>
        <w:t xml:space="preserve"> по внедрению </w:t>
      </w:r>
      <w:r w:rsidRPr="00655902">
        <w:rPr>
          <w:rFonts w:ascii="Times New Roman" w:hAnsi="Times New Roman" w:cs="Times New Roman"/>
          <w:sz w:val="24"/>
          <w:szCs w:val="24"/>
        </w:rPr>
        <w:t>инновационных форм работы</w:t>
      </w:r>
      <w:r>
        <w:rPr>
          <w:rFonts w:ascii="Times New Roman" w:hAnsi="Times New Roman" w:cs="Times New Roman"/>
          <w:sz w:val="24"/>
          <w:szCs w:val="24"/>
        </w:rPr>
        <w:t xml:space="preserve">   с педагогами, </w:t>
      </w:r>
      <w:r w:rsidRPr="00655902">
        <w:rPr>
          <w:rFonts w:ascii="Times New Roman" w:hAnsi="Times New Roman" w:cs="Times New Roman"/>
          <w:sz w:val="24"/>
          <w:szCs w:val="24"/>
        </w:rPr>
        <w:t>создание гибкой, разноуровневой системы методической работы с использованием потенциала коллектива и привлечением внешних ресурсов</w:t>
      </w:r>
      <w:r w:rsidRPr="00A65640">
        <w:rPr>
          <w:rFonts w:ascii="Times New Roman" w:hAnsi="Times New Roman" w:cs="Times New Roman"/>
          <w:sz w:val="24"/>
          <w:szCs w:val="24"/>
        </w:rPr>
        <w:t>; в</w:t>
      </w:r>
      <w:r w:rsidRPr="00655902">
        <w:rPr>
          <w:rFonts w:ascii="Times New Roman" w:hAnsi="Times New Roman" w:cs="Times New Roman"/>
          <w:sz w:val="24"/>
          <w:szCs w:val="24"/>
        </w:rPr>
        <w:t xml:space="preserve">овлечение педагогов в разные формы методической и проектно-экспериментальной деятельности как </w:t>
      </w:r>
      <w:r>
        <w:rPr>
          <w:rFonts w:ascii="Times New Roman" w:hAnsi="Times New Roman" w:cs="Times New Roman"/>
          <w:sz w:val="24"/>
          <w:szCs w:val="24"/>
        </w:rPr>
        <w:t xml:space="preserve">условие                       </w:t>
      </w:r>
      <w:r w:rsidRPr="00655902">
        <w:rPr>
          <w:rFonts w:ascii="Times New Roman" w:hAnsi="Times New Roman" w:cs="Times New Roman"/>
          <w:sz w:val="24"/>
          <w:szCs w:val="24"/>
        </w:rPr>
        <w:t xml:space="preserve"> их профессионального роста и выполнения задач, стоящих перед </w:t>
      </w:r>
      <w:r w:rsidRPr="00A65640">
        <w:rPr>
          <w:rFonts w:ascii="Times New Roman" w:hAnsi="Times New Roman" w:cs="Times New Roman"/>
          <w:sz w:val="24"/>
          <w:szCs w:val="24"/>
        </w:rPr>
        <w:t>организацией.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3</w:t>
      </w:r>
      <w:r w:rsidRPr="00990ED2">
        <w:rPr>
          <w:rFonts w:ascii="Times New Roman" w:hAnsi="Times New Roman" w:cs="Times New Roman"/>
          <w:sz w:val="24"/>
          <w:szCs w:val="24"/>
        </w:rPr>
        <w:t xml:space="preserve">. Ценно обеспечить в полном объеме психолого-педагогическое </w:t>
      </w:r>
      <w:r>
        <w:rPr>
          <w:rFonts w:ascii="Times New Roman" w:hAnsi="Times New Roman" w:cs="Times New Roman"/>
          <w:sz w:val="24"/>
          <w:szCs w:val="24"/>
        </w:rPr>
        <w:t xml:space="preserve"> сопровождение </w:t>
      </w:r>
      <w:r w:rsidRPr="00C12653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деятельности, создавать условия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для полноценного </w:t>
      </w:r>
      <w:r w:rsidRPr="00990E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личностно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990E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интеллектуально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990E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развити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 обучающихся,развития</w:t>
      </w:r>
      <w:r w:rsidRPr="00990E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психолого-педагогической компетентности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учащихся, родителей, педагогов, способствовать </w:t>
      </w:r>
      <w:r w:rsidRPr="00990E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гармонизации социально-психологического климата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организации.</w:t>
      </w:r>
    </w:p>
    <w:p w:rsidR="00AF3DBA" w:rsidRPr="0013140F" w:rsidRDefault="00AF3DBA" w:rsidP="007F359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1E0"/>
      </w:tblPr>
      <w:tblGrid>
        <w:gridCol w:w="3810"/>
        <w:gridCol w:w="4095"/>
        <w:gridCol w:w="4095"/>
      </w:tblGrid>
      <w:tr w:rsidR="00AF3DBA" w:rsidRPr="009402EC">
        <w:tc>
          <w:tcPr>
            <w:tcW w:w="3810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r w:rsidRPr="009402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Подписи:</w:t>
            </w:r>
          </w:p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402EC">
        <w:tc>
          <w:tcPr>
            <w:tcW w:w="3810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02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Эксперт-консультант:                             </w:t>
            </w:r>
          </w:p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AF3DBA" w:rsidRPr="009402EC" w:rsidRDefault="00AF3DBA" w:rsidP="006A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B7">
              <w:rPr>
                <w:rFonts w:ascii="Times New Roman" w:hAnsi="Times New Roman" w:cs="Times New Roman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24pt">
                  <v:imagedata r:id="rId8" o:title="" croptop="10007f" cropbottom="16166f" cropleft="11583f" cropright="6827f"/>
                </v:shape>
              </w:pict>
            </w:r>
          </w:p>
        </w:tc>
        <w:tc>
          <w:tcPr>
            <w:tcW w:w="4095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2EC">
              <w:rPr>
                <w:rFonts w:ascii="Times New Roman" w:hAnsi="Times New Roman" w:cs="Times New Roman"/>
                <w:sz w:val="20"/>
                <w:szCs w:val="20"/>
              </w:rPr>
              <w:t>И.А. Гилоева</w:t>
            </w:r>
          </w:p>
        </w:tc>
      </w:tr>
      <w:tr w:rsidR="00AF3DBA" w:rsidRPr="009402EC">
        <w:tc>
          <w:tcPr>
            <w:tcW w:w="3810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2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Независимые эксперты качества:  </w:t>
            </w:r>
          </w:p>
        </w:tc>
        <w:tc>
          <w:tcPr>
            <w:tcW w:w="4095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105pt;height:25.5pt">
                  <v:imagedata r:id="rId9" o:title="" croptop="26548f" cropbottom="36273f" cropleft="20260f" cropright="30144f"/>
                </v:shape>
              </w:pict>
            </w:r>
          </w:p>
        </w:tc>
        <w:tc>
          <w:tcPr>
            <w:tcW w:w="4095" w:type="dxa"/>
          </w:tcPr>
          <w:p w:rsidR="00AF3DBA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 А. Корнилова</w:t>
            </w:r>
          </w:p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402EC">
        <w:tc>
          <w:tcPr>
            <w:tcW w:w="3810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60.75pt;height:25.5pt">
                  <v:imagedata r:id="rId10" o:title="" croptop="32048f" cropbottom="30761f" cropleft="22793f" cropright="33935f"/>
                </v:shape>
              </w:pict>
            </w:r>
          </w:p>
        </w:tc>
        <w:tc>
          <w:tcPr>
            <w:tcW w:w="4095" w:type="dxa"/>
          </w:tcPr>
          <w:p w:rsidR="00AF3DBA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 В. Чанцева</w:t>
            </w:r>
          </w:p>
          <w:p w:rsidR="00AF3DBA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DBA" w:rsidRPr="009402EC">
        <w:tc>
          <w:tcPr>
            <w:tcW w:w="3810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402EC">
              <w:rPr>
                <w:rFonts w:ascii="Times New Roman" w:hAnsi="Times New Roman" w:cs="Times New Roman"/>
                <w:sz w:val="20"/>
                <w:szCs w:val="20"/>
              </w:rPr>
              <w:t xml:space="preserve"> мая 2017 года</w:t>
            </w:r>
          </w:p>
        </w:tc>
        <w:tc>
          <w:tcPr>
            <w:tcW w:w="4095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AF3DBA" w:rsidRPr="009402EC" w:rsidRDefault="00AF3DBA" w:rsidP="006A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AF3DBA" w:rsidRPr="00936222" w:rsidRDefault="00AF3DBA" w:rsidP="007F35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3DBA" w:rsidRPr="00936222" w:rsidRDefault="00AF3DBA" w:rsidP="007F3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DBA" w:rsidRPr="00936222" w:rsidRDefault="00AF3DBA" w:rsidP="00051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222"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</w:rPr>
        <w:t>12.05.2017</w:t>
      </w:r>
    </w:p>
    <w:p w:rsidR="00AF3DBA" w:rsidRPr="00936222" w:rsidRDefault="00AF3DBA" w:rsidP="007F3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3DBA" w:rsidRPr="00936222" w:rsidSect="00E860BB">
      <w:headerReference w:type="default" r:id="rId11"/>
      <w:pgSz w:w="16838" w:h="11906" w:orient="landscape" w:code="9"/>
      <w:pgMar w:top="1134" w:right="851" w:bottom="719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DBA" w:rsidRDefault="00AF3DBA" w:rsidP="00A14BD0">
      <w:pPr>
        <w:spacing w:after="0" w:line="240" w:lineRule="auto"/>
      </w:pPr>
      <w:r>
        <w:separator/>
      </w:r>
    </w:p>
  </w:endnote>
  <w:endnote w:type="continuationSeparator" w:id="1">
    <w:p w:rsidR="00AF3DBA" w:rsidRDefault="00AF3DBA" w:rsidP="00A1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DBA" w:rsidRDefault="00AF3DBA" w:rsidP="00A14BD0">
      <w:pPr>
        <w:spacing w:after="0" w:line="240" w:lineRule="auto"/>
      </w:pPr>
      <w:r>
        <w:separator/>
      </w:r>
    </w:p>
  </w:footnote>
  <w:footnote w:type="continuationSeparator" w:id="1">
    <w:p w:rsidR="00AF3DBA" w:rsidRDefault="00AF3DBA" w:rsidP="00A14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BA" w:rsidRPr="00DD0AB7" w:rsidRDefault="00AF3DBA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D0AB7">
      <w:rPr>
        <w:rFonts w:ascii="Times New Roman" w:hAnsi="Times New Roman" w:cs="Times New Roman"/>
        <w:sz w:val="24"/>
        <w:szCs w:val="24"/>
      </w:rPr>
      <w:fldChar w:fldCharType="begin"/>
    </w:r>
    <w:r w:rsidRPr="00DD0AB7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DD0AB7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14</w:t>
    </w:r>
    <w:r w:rsidRPr="00DD0AB7">
      <w:rPr>
        <w:rFonts w:ascii="Times New Roman" w:hAnsi="Times New Roman" w:cs="Times New Roman"/>
        <w:sz w:val="24"/>
        <w:szCs w:val="24"/>
      </w:rPr>
      <w:fldChar w:fldCharType="end"/>
    </w:r>
  </w:p>
  <w:p w:rsidR="00AF3DBA" w:rsidRDefault="00AF3D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60C"/>
    <w:multiLevelType w:val="hybridMultilevel"/>
    <w:tmpl w:val="7DF6E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231AE"/>
    <w:multiLevelType w:val="hybridMultilevel"/>
    <w:tmpl w:val="2DBE2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63F64"/>
    <w:multiLevelType w:val="hybridMultilevel"/>
    <w:tmpl w:val="AA6A1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3502A"/>
    <w:multiLevelType w:val="hybridMultilevel"/>
    <w:tmpl w:val="F090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C28FE"/>
    <w:multiLevelType w:val="hybridMultilevel"/>
    <w:tmpl w:val="BFAEE96E"/>
    <w:lvl w:ilvl="0" w:tplc="7E18DD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F62EA"/>
    <w:multiLevelType w:val="hybridMultilevel"/>
    <w:tmpl w:val="7D84B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2278F"/>
    <w:multiLevelType w:val="hybridMultilevel"/>
    <w:tmpl w:val="86FC1692"/>
    <w:lvl w:ilvl="0" w:tplc="312CCD88">
      <w:start w:val="6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D46D0C"/>
    <w:multiLevelType w:val="hybridMultilevel"/>
    <w:tmpl w:val="71428D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534082"/>
    <w:multiLevelType w:val="hybridMultilevel"/>
    <w:tmpl w:val="33A6D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E7BFB"/>
    <w:multiLevelType w:val="hybridMultilevel"/>
    <w:tmpl w:val="789C9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9715F"/>
    <w:multiLevelType w:val="hybridMultilevel"/>
    <w:tmpl w:val="EF508E68"/>
    <w:lvl w:ilvl="0" w:tplc="292E462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3" w:hanging="360"/>
      </w:pPr>
    </w:lvl>
    <w:lvl w:ilvl="2" w:tplc="0419001B">
      <w:start w:val="1"/>
      <w:numFmt w:val="lowerRoman"/>
      <w:lvlText w:val="%3."/>
      <w:lvlJc w:val="right"/>
      <w:pPr>
        <w:ind w:left="1823" w:hanging="180"/>
      </w:pPr>
    </w:lvl>
    <w:lvl w:ilvl="3" w:tplc="0419000F">
      <w:start w:val="1"/>
      <w:numFmt w:val="decimal"/>
      <w:lvlText w:val="%4."/>
      <w:lvlJc w:val="left"/>
      <w:pPr>
        <w:ind w:left="2543" w:hanging="360"/>
      </w:pPr>
    </w:lvl>
    <w:lvl w:ilvl="4" w:tplc="04190019">
      <w:start w:val="1"/>
      <w:numFmt w:val="lowerLetter"/>
      <w:lvlText w:val="%5."/>
      <w:lvlJc w:val="left"/>
      <w:pPr>
        <w:ind w:left="3263" w:hanging="360"/>
      </w:pPr>
    </w:lvl>
    <w:lvl w:ilvl="5" w:tplc="0419001B">
      <w:start w:val="1"/>
      <w:numFmt w:val="lowerRoman"/>
      <w:lvlText w:val="%6."/>
      <w:lvlJc w:val="right"/>
      <w:pPr>
        <w:ind w:left="3983" w:hanging="180"/>
      </w:pPr>
    </w:lvl>
    <w:lvl w:ilvl="6" w:tplc="0419000F">
      <w:start w:val="1"/>
      <w:numFmt w:val="decimal"/>
      <w:lvlText w:val="%7."/>
      <w:lvlJc w:val="left"/>
      <w:pPr>
        <w:ind w:left="4703" w:hanging="360"/>
      </w:pPr>
    </w:lvl>
    <w:lvl w:ilvl="7" w:tplc="04190019">
      <w:start w:val="1"/>
      <w:numFmt w:val="lowerLetter"/>
      <w:lvlText w:val="%8."/>
      <w:lvlJc w:val="left"/>
      <w:pPr>
        <w:ind w:left="5423" w:hanging="360"/>
      </w:pPr>
    </w:lvl>
    <w:lvl w:ilvl="8" w:tplc="0419001B">
      <w:start w:val="1"/>
      <w:numFmt w:val="lowerRoman"/>
      <w:lvlText w:val="%9."/>
      <w:lvlJc w:val="right"/>
      <w:pPr>
        <w:ind w:left="6143" w:hanging="180"/>
      </w:pPr>
    </w:lvl>
  </w:abstractNum>
  <w:abstractNum w:abstractNumId="11">
    <w:nsid w:val="1C854991"/>
    <w:multiLevelType w:val="hybridMultilevel"/>
    <w:tmpl w:val="21C63560"/>
    <w:lvl w:ilvl="0" w:tplc="713EC8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DF071A"/>
    <w:multiLevelType w:val="hybridMultilevel"/>
    <w:tmpl w:val="AEF80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92A04"/>
    <w:multiLevelType w:val="hybridMultilevel"/>
    <w:tmpl w:val="B9C8B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6033D"/>
    <w:multiLevelType w:val="hybridMultilevel"/>
    <w:tmpl w:val="9468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D03EF5"/>
    <w:multiLevelType w:val="hybridMultilevel"/>
    <w:tmpl w:val="C4D0E666"/>
    <w:lvl w:ilvl="0" w:tplc="1C843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C43E77"/>
    <w:multiLevelType w:val="hybridMultilevel"/>
    <w:tmpl w:val="60A2A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959F0"/>
    <w:multiLevelType w:val="hybridMultilevel"/>
    <w:tmpl w:val="99C8225E"/>
    <w:lvl w:ilvl="0" w:tplc="7E72771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3" w:hanging="360"/>
      </w:pPr>
    </w:lvl>
    <w:lvl w:ilvl="2" w:tplc="0419001B">
      <w:start w:val="1"/>
      <w:numFmt w:val="lowerRoman"/>
      <w:lvlText w:val="%3."/>
      <w:lvlJc w:val="right"/>
      <w:pPr>
        <w:ind w:left="1823" w:hanging="180"/>
      </w:pPr>
    </w:lvl>
    <w:lvl w:ilvl="3" w:tplc="0419000F">
      <w:start w:val="1"/>
      <w:numFmt w:val="decimal"/>
      <w:lvlText w:val="%4."/>
      <w:lvlJc w:val="left"/>
      <w:pPr>
        <w:ind w:left="2543" w:hanging="360"/>
      </w:pPr>
    </w:lvl>
    <w:lvl w:ilvl="4" w:tplc="04190019">
      <w:start w:val="1"/>
      <w:numFmt w:val="lowerLetter"/>
      <w:lvlText w:val="%5."/>
      <w:lvlJc w:val="left"/>
      <w:pPr>
        <w:ind w:left="3263" w:hanging="360"/>
      </w:pPr>
    </w:lvl>
    <w:lvl w:ilvl="5" w:tplc="0419001B">
      <w:start w:val="1"/>
      <w:numFmt w:val="lowerRoman"/>
      <w:lvlText w:val="%6."/>
      <w:lvlJc w:val="right"/>
      <w:pPr>
        <w:ind w:left="3983" w:hanging="180"/>
      </w:pPr>
    </w:lvl>
    <w:lvl w:ilvl="6" w:tplc="0419000F">
      <w:start w:val="1"/>
      <w:numFmt w:val="decimal"/>
      <w:lvlText w:val="%7."/>
      <w:lvlJc w:val="left"/>
      <w:pPr>
        <w:ind w:left="4703" w:hanging="360"/>
      </w:pPr>
    </w:lvl>
    <w:lvl w:ilvl="7" w:tplc="04190019">
      <w:start w:val="1"/>
      <w:numFmt w:val="lowerLetter"/>
      <w:lvlText w:val="%8."/>
      <w:lvlJc w:val="left"/>
      <w:pPr>
        <w:ind w:left="5423" w:hanging="360"/>
      </w:pPr>
    </w:lvl>
    <w:lvl w:ilvl="8" w:tplc="0419001B">
      <w:start w:val="1"/>
      <w:numFmt w:val="lowerRoman"/>
      <w:lvlText w:val="%9."/>
      <w:lvlJc w:val="right"/>
      <w:pPr>
        <w:ind w:left="6143" w:hanging="180"/>
      </w:pPr>
    </w:lvl>
  </w:abstractNum>
  <w:abstractNum w:abstractNumId="18">
    <w:nsid w:val="3002792E"/>
    <w:multiLevelType w:val="hybridMultilevel"/>
    <w:tmpl w:val="2F821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BD6AB7"/>
    <w:multiLevelType w:val="hybridMultilevel"/>
    <w:tmpl w:val="C9265BF8"/>
    <w:lvl w:ilvl="0" w:tplc="AEAEB9E2">
      <w:start w:val="4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3" w:hanging="360"/>
      </w:pPr>
    </w:lvl>
    <w:lvl w:ilvl="2" w:tplc="0419001B">
      <w:start w:val="1"/>
      <w:numFmt w:val="lowerRoman"/>
      <w:lvlText w:val="%3."/>
      <w:lvlJc w:val="right"/>
      <w:pPr>
        <w:ind w:left="1823" w:hanging="180"/>
      </w:pPr>
    </w:lvl>
    <w:lvl w:ilvl="3" w:tplc="0419000F">
      <w:start w:val="1"/>
      <w:numFmt w:val="decimal"/>
      <w:lvlText w:val="%4."/>
      <w:lvlJc w:val="left"/>
      <w:pPr>
        <w:ind w:left="2543" w:hanging="360"/>
      </w:pPr>
    </w:lvl>
    <w:lvl w:ilvl="4" w:tplc="04190019">
      <w:start w:val="1"/>
      <w:numFmt w:val="lowerLetter"/>
      <w:lvlText w:val="%5."/>
      <w:lvlJc w:val="left"/>
      <w:pPr>
        <w:ind w:left="3263" w:hanging="360"/>
      </w:pPr>
    </w:lvl>
    <w:lvl w:ilvl="5" w:tplc="0419001B">
      <w:start w:val="1"/>
      <w:numFmt w:val="lowerRoman"/>
      <w:lvlText w:val="%6."/>
      <w:lvlJc w:val="right"/>
      <w:pPr>
        <w:ind w:left="3983" w:hanging="180"/>
      </w:pPr>
    </w:lvl>
    <w:lvl w:ilvl="6" w:tplc="0419000F">
      <w:start w:val="1"/>
      <w:numFmt w:val="decimal"/>
      <w:lvlText w:val="%7."/>
      <w:lvlJc w:val="left"/>
      <w:pPr>
        <w:ind w:left="4703" w:hanging="360"/>
      </w:pPr>
    </w:lvl>
    <w:lvl w:ilvl="7" w:tplc="04190019">
      <w:start w:val="1"/>
      <w:numFmt w:val="lowerLetter"/>
      <w:lvlText w:val="%8."/>
      <w:lvlJc w:val="left"/>
      <w:pPr>
        <w:ind w:left="5423" w:hanging="360"/>
      </w:pPr>
    </w:lvl>
    <w:lvl w:ilvl="8" w:tplc="0419001B">
      <w:start w:val="1"/>
      <w:numFmt w:val="lowerRoman"/>
      <w:lvlText w:val="%9."/>
      <w:lvlJc w:val="right"/>
      <w:pPr>
        <w:ind w:left="6143" w:hanging="180"/>
      </w:pPr>
    </w:lvl>
  </w:abstractNum>
  <w:abstractNum w:abstractNumId="20">
    <w:nsid w:val="37545432"/>
    <w:multiLevelType w:val="hybridMultilevel"/>
    <w:tmpl w:val="0568E120"/>
    <w:lvl w:ilvl="0" w:tplc="5396F9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EE686A"/>
    <w:multiLevelType w:val="hybridMultilevel"/>
    <w:tmpl w:val="F0F22AAC"/>
    <w:lvl w:ilvl="0" w:tplc="5C06CC32">
      <w:start w:val="1"/>
      <w:numFmt w:val="decimal"/>
      <w:lvlText w:val="%1."/>
      <w:lvlJc w:val="left"/>
      <w:pPr>
        <w:ind w:left="-162" w:hanging="405"/>
      </w:pPr>
      <w:rPr>
        <w:rFonts w:eastAsia="Times New Roman" w:hint="default"/>
        <w:i w:val="0"/>
        <w:i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39BD4D9F"/>
    <w:multiLevelType w:val="hybridMultilevel"/>
    <w:tmpl w:val="F094F4CA"/>
    <w:lvl w:ilvl="0" w:tplc="89725FA6">
      <w:start w:val="1"/>
      <w:numFmt w:val="decimal"/>
      <w:lvlText w:val="%1."/>
      <w:lvlJc w:val="left"/>
      <w:pPr>
        <w:ind w:left="383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03" w:hanging="360"/>
      </w:pPr>
    </w:lvl>
    <w:lvl w:ilvl="2" w:tplc="0419001B">
      <w:start w:val="1"/>
      <w:numFmt w:val="lowerRoman"/>
      <w:lvlText w:val="%3."/>
      <w:lvlJc w:val="right"/>
      <w:pPr>
        <w:ind w:left="1823" w:hanging="180"/>
      </w:pPr>
    </w:lvl>
    <w:lvl w:ilvl="3" w:tplc="0419000F">
      <w:start w:val="1"/>
      <w:numFmt w:val="decimal"/>
      <w:lvlText w:val="%4."/>
      <w:lvlJc w:val="left"/>
      <w:pPr>
        <w:ind w:left="2543" w:hanging="360"/>
      </w:pPr>
    </w:lvl>
    <w:lvl w:ilvl="4" w:tplc="04190019">
      <w:start w:val="1"/>
      <w:numFmt w:val="lowerLetter"/>
      <w:lvlText w:val="%5."/>
      <w:lvlJc w:val="left"/>
      <w:pPr>
        <w:ind w:left="3263" w:hanging="360"/>
      </w:pPr>
    </w:lvl>
    <w:lvl w:ilvl="5" w:tplc="0419001B">
      <w:start w:val="1"/>
      <w:numFmt w:val="lowerRoman"/>
      <w:lvlText w:val="%6."/>
      <w:lvlJc w:val="right"/>
      <w:pPr>
        <w:ind w:left="3983" w:hanging="180"/>
      </w:pPr>
    </w:lvl>
    <w:lvl w:ilvl="6" w:tplc="0419000F">
      <w:start w:val="1"/>
      <w:numFmt w:val="decimal"/>
      <w:lvlText w:val="%7."/>
      <w:lvlJc w:val="left"/>
      <w:pPr>
        <w:ind w:left="4703" w:hanging="360"/>
      </w:pPr>
    </w:lvl>
    <w:lvl w:ilvl="7" w:tplc="04190019">
      <w:start w:val="1"/>
      <w:numFmt w:val="lowerLetter"/>
      <w:lvlText w:val="%8."/>
      <w:lvlJc w:val="left"/>
      <w:pPr>
        <w:ind w:left="5423" w:hanging="360"/>
      </w:pPr>
    </w:lvl>
    <w:lvl w:ilvl="8" w:tplc="0419001B">
      <w:start w:val="1"/>
      <w:numFmt w:val="lowerRoman"/>
      <w:lvlText w:val="%9."/>
      <w:lvlJc w:val="right"/>
      <w:pPr>
        <w:ind w:left="6143" w:hanging="180"/>
      </w:pPr>
    </w:lvl>
  </w:abstractNum>
  <w:abstractNum w:abstractNumId="23">
    <w:nsid w:val="427B344E"/>
    <w:multiLevelType w:val="hybridMultilevel"/>
    <w:tmpl w:val="BFAEE96E"/>
    <w:lvl w:ilvl="0" w:tplc="7E18DD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682DED"/>
    <w:multiLevelType w:val="hybridMultilevel"/>
    <w:tmpl w:val="A372FAEA"/>
    <w:lvl w:ilvl="0" w:tplc="B7ACB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BE6238"/>
    <w:multiLevelType w:val="hybridMultilevel"/>
    <w:tmpl w:val="3266FC30"/>
    <w:lvl w:ilvl="0" w:tplc="63C4B8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057887"/>
    <w:multiLevelType w:val="hybridMultilevel"/>
    <w:tmpl w:val="7068B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440F91"/>
    <w:multiLevelType w:val="hybridMultilevel"/>
    <w:tmpl w:val="1CC4E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DE6F49"/>
    <w:multiLevelType w:val="hybridMultilevel"/>
    <w:tmpl w:val="D6D2F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2C1731"/>
    <w:multiLevelType w:val="hybridMultilevel"/>
    <w:tmpl w:val="F090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C21CE9"/>
    <w:multiLevelType w:val="hybridMultilevel"/>
    <w:tmpl w:val="B9C8B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C869A3"/>
    <w:multiLevelType w:val="hybridMultilevel"/>
    <w:tmpl w:val="46CC5E60"/>
    <w:lvl w:ilvl="0" w:tplc="712409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3" w:hanging="360"/>
      </w:pPr>
    </w:lvl>
    <w:lvl w:ilvl="2" w:tplc="0419001B">
      <w:start w:val="1"/>
      <w:numFmt w:val="lowerRoman"/>
      <w:lvlText w:val="%3."/>
      <w:lvlJc w:val="right"/>
      <w:pPr>
        <w:ind w:left="1823" w:hanging="180"/>
      </w:pPr>
    </w:lvl>
    <w:lvl w:ilvl="3" w:tplc="0419000F">
      <w:start w:val="1"/>
      <w:numFmt w:val="decimal"/>
      <w:lvlText w:val="%4."/>
      <w:lvlJc w:val="left"/>
      <w:pPr>
        <w:ind w:left="2543" w:hanging="360"/>
      </w:pPr>
    </w:lvl>
    <w:lvl w:ilvl="4" w:tplc="04190019">
      <w:start w:val="1"/>
      <w:numFmt w:val="lowerLetter"/>
      <w:lvlText w:val="%5."/>
      <w:lvlJc w:val="left"/>
      <w:pPr>
        <w:ind w:left="3263" w:hanging="360"/>
      </w:pPr>
    </w:lvl>
    <w:lvl w:ilvl="5" w:tplc="0419001B">
      <w:start w:val="1"/>
      <w:numFmt w:val="lowerRoman"/>
      <w:lvlText w:val="%6."/>
      <w:lvlJc w:val="right"/>
      <w:pPr>
        <w:ind w:left="3983" w:hanging="180"/>
      </w:pPr>
    </w:lvl>
    <w:lvl w:ilvl="6" w:tplc="0419000F">
      <w:start w:val="1"/>
      <w:numFmt w:val="decimal"/>
      <w:lvlText w:val="%7."/>
      <w:lvlJc w:val="left"/>
      <w:pPr>
        <w:ind w:left="4703" w:hanging="360"/>
      </w:pPr>
    </w:lvl>
    <w:lvl w:ilvl="7" w:tplc="04190019">
      <w:start w:val="1"/>
      <w:numFmt w:val="lowerLetter"/>
      <w:lvlText w:val="%8."/>
      <w:lvlJc w:val="left"/>
      <w:pPr>
        <w:ind w:left="5423" w:hanging="360"/>
      </w:pPr>
    </w:lvl>
    <w:lvl w:ilvl="8" w:tplc="0419001B">
      <w:start w:val="1"/>
      <w:numFmt w:val="lowerRoman"/>
      <w:lvlText w:val="%9."/>
      <w:lvlJc w:val="right"/>
      <w:pPr>
        <w:ind w:left="6143" w:hanging="180"/>
      </w:pPr>
    </w:lvl>
  </w:abstractNum>
  <w:abstractNum w:abstractNumId="32">
    <w:nsid w:val="4F62278B"/>
    <w:multiLevelType w:val="hybridMultilevel"/>
    <w:tmpl w:val="E47C1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5969EC"/>
    <w:multiLevelType w:val="hybridMultilevel"/>
    <w:tmpl w:val="D9E857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6E55DE7"/>
    <w:multiLevelType w:val="hybridMultilevel"/>
    <w:tmpl w:val="106664D6"/>
    <w:lvl w:ilvl="0" w:tplc="8580FE36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5CFD2809"/>
    <w:multiLevelType w:val="hybridMultilevel"/>
    <w:tmpl w:val="C96CB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FD7DF0"/>
    <w:multiLevelType w:val="hybridMultilevel"/>
    <w:tmpl w:val="90F0D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2C4A4C"/>
    <w:multiLevelType w:val="hybridMultilevel"/>
    <w:tmpl w:val="1F14C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FF0CFD"/>
    <w:multiLevelType w:val="hybridMultilevel"/>
    <w:tmpl w:val="94B0A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2A2EF1"/>
    <w:multiLevelType w:val="hybridMultilevel"/>
    <w:tmpl w:val="3F227A4C"/>
    <w:lvl w:ilvl="0" w:tplc="10F85D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A922DC7"/>
    <w:multiLevelType w:val="hybridMultilevel"/>
    <w:tmpl w:val="97C27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A10727"/>
    <w:multiLevelType w:val="hybridMultilevel"/>
    <w:tmpl w:val="8A1CF246"/>
    <w:lvl w:ilvl="0" w:tplc="ED6CF7F2">
      <w:start w:val="3"/>
      <w:numFmt w:val="decimal"/>
      <w:lvlText w:val="%1"/>
      <w:lvlJc w:val="left"/>
      <w:pPr>
        <w:ind w:left="3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3" w:hanging="360"/>
      </w:pPr>
    </w:lvl>
    <w:lvl w:ilvl="2" w:tplc="0419001B">
      <w:start w:val="1"/>
      <w:numFmt w:val="lowerRoman"/>
      <w:lvlText w:val="%3."/>
      <w:lvlJc w:val="right"/>
      <w:pPr>
        <w:ind w:left="1823" w:hanging="180"/>
      </w:pPr>
    </w:lvl>
    <w:lvl w:ilvl="3" w:tplc="0419000F">
      <w:start w:val="1"/>
      <w:numFmt w:val="decimal"/>
      <w:lvlText w:val="%4."/>
      <w:lvlJc w:val="left"/>
      <w:pPr>
        <w:ind w:left="2543" w:hanging="360"/>
      </w:pPr>
    </w:lvl>
    <w:lvl w:ilvl="4" w:tplc="04190019">
      <w:start w:val="1"/>
      <w:numFmt w:val="lowerLetter"/>
      <w:lvlText w:val="%5."/>
      <w:lvlJc w:val="left"/>
      <w:pPr>
        <w:ind w:left="3263" w:hanging="360"/>
      </w:pPr>
    </w:lvl>
    <w:lvl w:ilvl="5" w:tplc="0419001B">
      <w:start w:val="1"/>
      <w:numFmt w:val="lowerRoman"/>
      <w:lvlText w:val="%6."/>
      <w:lvlJc w:val="right"/>
      <w:pPr>
        <w:ind w:left="3983" w:hanging="180"/>
      </w:pPr>
    </w:lvl>
    <w:lvl w:ilvl="6" w:tplc="0419000F">
      <w:start w:val="1"/>
      <w:numFmt w:val="decimal"/>
      <w:lvlText w:val="%7."/>
      <w:lvlJc w:val="left"/>
      <w:pPr>
        <w:ind w:left="4703" w:hanging="360"/>
      </w:pPr>
    </w:lvl>
    <w:lvl w:ilvl="7" w:tplc="04190019">
      <w:start w:val="1"/>
      <w:numFmt w:val="lowerLetter"/>
      <w:lvlText w:val="%8."/>
      <w:lvlJc w:val="left"/>
      <w:pPr>
        <w:ind w:left="5423" w:hanging="360"/>
      </w:pPr>
    </w:lvl>
    <w:lvl w:ilvl="8" w:tplc="0419001B">
      <w:start w:val="1"/>
      <w:numFmt w:val="lowerRoman"/>
      <w:lvlText w:val="%9."/>
      <w:lvlJc w:val="right"/>
      <w:pPr>
        <w:ind w:left="6143" w:hanging="180"/>
      </w:pPr>
    </w:lvl>
  </w:abstractNum>
  <w:abstractNum w:abstractNumId="42">
    <w:nsid w:val="6DC608C2"/>
    <w:multiLevelType w:val="hybridMultilevel"/>
    <w:tmpl w:val="8A1CF246"/>
    <w:lvl w:ilvl="0" w:tplc="ED6CF7F2">
      <w:start w:val="3"/>
      <w:numFmt w:val="decimal"/>
      <w:lvlText w:val="%1"/>
      <w:lvlJc w:val="left"/>
      <w:pPr>
        <w:ind w:left="3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3" w:hanging="360"/>
      </w:pPr>
    </w:lvl>
    <w:lvl w:ilvl="2" w:tplc="0419001B">
      <w:start w:val="1"/>
      <w:numFmt w:val="lowerRoman"/>
      <w:lvlText w:val="%3."/>
      <w:lvlJc w:val="right"/>
      <w:pPr>
        <w:ind w:left="1823" w:hanging="180"/>
      </w:pPr>
    </w:lvl>
    <w:lvl w:ilvl="3" w:tplc="0419000F">
      <w:start w:val="1"/>
      <w:numFmt w:val="decimal"/>
      <w:lvlText w:val="%4."/>
      <w:lvlJc w:val="left"/>
      <w:pPr>
        <w:ind w:left="2543" w:hanging="360"/>
      </w:pPr>
    </w:lvl>
    <w:lvl w:ilvl="4" w:tplc="04190019">
      <w:start w:val="1"/>
      <w:numFmt w:val="lowerLetter"/>
      <w:lvlText w:val="%5."/>
      <w:lvlJc w:val="left"/>
      <w:pPr>
        <w:ind w:left="3263" w:hanging="360"/>
      </w:pPr>
    </w:lvl>
    <w:lvl w:ilvl="5" w:tplc="0419001B">
      <w:start w:val="1"/>
      <w:numFmt w:val="lowerRoman"/>
      <w:lvlText w:val="%6."/>
      <w:lvlJc w:val="right"/>
      <w:pPr>
        <w:ind w:left="3983" w:hanging="180"/>
      </w:pPr>
    </w:lvl>
    <w:lvl w:ilvl="6" w:tplc="0419000F">
      <w:start w:val="1"/>
      <w:numFmt w:val="decimal"/>
      <w:lvlText w:val="%7."/>
      <w:lvlJc w:val="left"/>
      <w:pPr>
        <w:ind w:left="4703" w:hanging="360"/>
      </w:pPr>
    </w:lvl>
    <w:lvl w:ilvl="7" w:tplc="04190019">
      <w:start w:val="1"/>
      <w:numFmt w:val="lowerLetter"/>
      <w:lvlText w:val="%8."/>
      <w:lvlJc w:val="left"/>
      <w:pPr>
        <w:ind w:left="5423" w:hanging="360"/>
      </w:pPr>
    </w:lvl>
    <w:lvl w:ilvl="8" w:tplc="0419001B">
      <w:start w:val="1"/>
      <w:numFmt w:val="lowerRoman"/>
      <w:lvlText w:val="%9."/>
      <w:lvlJc w:val="right"/>
      <w:pPr>
        <w:ind w:left="6143" w:hanging="180"/>
      </w:pPr>
    </w:lvl>
  </w:abstractNum>
  <w:abstractNum w:abstractNumId="43">
    <w:nsid w:val="700005EE"/>
    <w:multiLevelType w:val="hybridMultilevel"/>
    <w:tmpl w:val="F7FE74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C01A1"/>
    <w:multiLevelType w:val="hybridMultilevel"/>
    <w:tmpl w:val="25709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792AB5"/>
    <w:multiLevelType w:val="hybridMultilevel"/>
    <w:tmpl w:val="D72C6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91040A"/>
    <w:multiLevelType w:val="multilevel"/>
    <w:tmpl w:val="E22E9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47">
    <w:nsid w:val="7C470893"/>
    <w:multiLevelType w:val="hybridMultilevel"/>
    <w:tmpl w:val="B2B6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D13BF8"/>
    <w:multiLevelType w:val="hybridMultilevel"/>
    <w:tmpl w:val="7DF6E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5"/>
  </w:num>
  <w:num w:numId="3">
    <w:abstractNumId w:val="39"/>
  </w:num>
  <w:num w:numId="4">
    <w:abstractNumId w:val="34"/>
  </w:num>
  <w:num w:numId="5">
    <w:abstractNumId w:val="24"/>
  </w:num>
  <w:num w:numId="6">
    <w:abstractNumId w:val="3"/>
  </w:num>
  <w:num w:numId="7">
    <w:abstractNumId w:val="33"/>
  </w:num>
  <w:num w:numId="8">
    <w:abstractNumId w:val="36"/>
  </w:num>
  <w:num w:numId="9">
    <w:abstractNumId w:val="42"/>
  </w:num>
  <w:num w:numId="10">
    <w:abstractNumId w:val="18"/>
  </w:num>
  <w:num w:numId="11">
    <w:abstractNumId w:val="41"/>
  </w:num>
  <w:num w:numId="12">
    <w:abstractNumId w:val="40"/>
  </w:num>
  <w:num w:numId="13">
    <w:abstractNumId w:val="23"/>
  </w:num>
  <w:num w:numId="14">
    <w:abstractNumId w:val="45"/>
  </w:num>
  <w:num w:numId="15">
    <w:abstractNumId w:val="22"/>
  </w:num>
  <w:num w:numId="16">
    <w:abstractNumId w:val="35"/>
  </w:num>
  <w:num w:numId="17">
    <w:abstractNumId w:val="5"/>
  </w:num>
  <w:num w:numId="18">
    <w:abstractNumId w:val="48"/>
  </w:num>
  <w:num w:numId="19">
    <w:abstractNumId w:val="16"/>
  </w:num>
  <w:num w:numId="20">
    <w:abstractNumId w:val="13"/>
  </w:num>
  <w:num w:numId="21">
    <w:abstractNumId w:val="27"/>
  </w:num>
  <w:num w:numId="22">
    <w:abstractNumId w:val="26"/>
  </w:num>
  <w:num w:numId="23">
    <w:abstractNumId w:val="44"/>
  </w:num>
  <w:num w:numId="24">
    <w:abstractNumId w:val="32"/>
  </w:num>
  <w:num w:numId="25">
    <w:abstractNumId w:val="37"/>
  </w:num>
  <w:num w:numId="26">
    <w:abstractNumId w:val="9"/>
  </w:num>
  <w:num w:numId="27">
    <w:abstractNumId w:val="2"/>
  </w:num>
  <w:num w:numId="28">
    <w:abstractNumId w:val="28"/>
  </w:num>
  <w:num w:numId="29">
    <w:abstractNumId w:val="19"/>
  </w:num>
  <w:num w:numId="30">
    <w:abstractNumId w:val="29"/>
  </w:num>
  <w:num w:numId="31">
    <w:abstractNumId w:val="7"/>
  </w:num>
  <w:num w:numId="32">
    <w:abstractNumId w:val="0"/>
  </w:num>
  <w:num w:numId="33">
    <w:abstractNumId w:val="6"/>
  </w:num>
  <w:num w:numId="34">
    <w:abstractNumId w:val="30"/>
  </w:num>
  <w:num w:numId="35">
    <w:abstractNumId w:val="11"/>
  </w:num>
  <w:num w:numId="36">
    <w:abstractNumId w:val="1"/>
  </w:num>
  <w:num w:numId="37">
    <w:abstractNumId w:val="17"/>
  </w:num>
  <w:num w:numId="38">
    <w:abstractNumId w:val="14"/>
  </w:num>
  <w:num w:numId="39">
    <w:abstractNumId w:val="31"/>
  </w:num>
  <w:num w:numId="40">
    <w:abstractNumId w:val="38"/>
  </w:num>
  <w:num w:numId="41">
    <w:abstractNumId w:val="12"/>
  </w:num>
  <w:num w:numId="42">
    <w:abstractNumId w:val="10"/>
  </w:num>
  <w:num w:numId="43">
    <w:abstractNumId w:val="43"/>
  </w:num>
  <w:num w:numId="44">
    <w:abstractNumId w:val="20"/>
  </w:num>
  <w:num w:numId="45">
    <w:abstractNumId w:val="4"/>
  </w:num>
  <w:num w:numId="46">
    <w:abstractNumId w:val="8"/>
  </w:num>
  <w:num w:numId="47">
    <w:abstractNumId w:val="47"/>
  </w:num>
  <w:num w:numId="48">
    <w:abstractNumId w:val="25"/>
  </w:num>
  <w:num w:numId="4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819"/>
    <w:rsid w:val="00003AB3"/>
    <w:rsid w:val="0001131E"/>
    <w:rsid w:val="0001174E"/>
    <w:rsid w:val="00011C8B"/>
    <w:rsid w:val="0001400E"/>
    <w:rsid w:val="0001406F"/>
    <w:rsid w:val="00022B6E"/>
    <w:rsid w:val="0002469D"/>
    <w:rsid w:val="00025EAF"/>
    <w:rsid w:val="0002776D"/>
    <w:rsid w:val="00032E2D"/>
    <w:rsid w:val="0003483E"/>
    <w:rsid w:val="00035E99"/>
    <w:rsid w:val="00036753"/>
    <w:rsid w:val="00036CFC"/>
    <w:rsid w:val="000421B1"/>
    <w:rsid w:val="0004227A"/>
    <w:rsid w:val="00042DA9"/>
    <w:rsid w:val="00042E87"/>
    <w:rsid w:val="0004449C"/>
    <w:rsid w:val="00046242"/>
    <w:rsid w:val="00046ACD"/>
    <w:rsid w:val="00047240"/>
    <w:rsid w:val="000508B7"/>
    <w:rsid w:val="0005144E"/>
    <w:rsid w:val="00053922"/>
    <w:rsid w:val="00054281"/>
    <w:rsid w:val="0005484E"/>
    <w:rsid w:val="00054FFD"/>
    <w:rsid w:val="0005517E"/>
    <w:rsid w:val="0005718B"/>
    <w:rsid w:val="00062B10"/>
    <w:rsid w:val="00063580"/>
    <w:rsid w:val="0006591E"/>
    <w:rsid w:val="00065A81"/>
    <w:rsid w:val="00065F3D"/>
    <w:rsid w:val="00066559"/>
    <w:rsid w:val="00067A53"/>
    <w:rsid w:val="00067F3E"/>
    <w:rsid w:val="0007248E"/>
    <w:rsid w:val="00074237"/>
    <w:rsid w:val="000775E1"/>
    <w:rsid w:val="00080241"/>
    <w:rsid w:val="00082732"/>
    <w:rsid w:val="00082A41"/>
    <w:rsid w:val="00084A71"/>
    <w:rsid w:val="000858DD"/>
    <w:rsid w:val="00085B3D"/>
    <w:rsid w:val="000902A6"/>
    <w:rsid w:val="0009069E"/>
    <w:rsid w:val="000927B8"/>
    <w:rsid w:val="00093AF2"/>
    <w:rsid w:val="00093B5D"/>
    <w:rsid w:val="00095343"/>
    <w:rsid w:val="00096565"/>
    <w:rsid w:val="000967C9"/>
    <w:rsid w:val="000975E8"/>
    <w:rsid w:val="000A3162"/>
    <w:rsid w:val="000A324B"/>
    <w:rsid w:val="000A40F7"/>
    <w:rsid w:val="000A5A42"/>
    <w:rsid w:val="000A6F66"/>
    <w:rsid w:val="000A73E9"/>
    <w:rsid w:val="000B231E"/>
    <w:rsid w:val="000B27DD"/>
    <w:rsid w:val="000B2C21"/>
    <w:rsid w:val="000B3610"/>
    <w:rsid w:val="000B38E8"/>
    <w:rsid w:val="000B3D2E"/>
    <w:rsid w:val="000B5712"/>
    <w:rsid w:val="000B6A07"/>
    <w:rsid w:val="000B79EF"/>
    <w:rsid w:val="000C0AED"/>
    <w:rsid w:val="000C3C97"/>
    <w:rsid w:val="000C5342"/>
    <w:rsid w:val="000C5632"/>
    <w:rsid w:val="000C5F51"/>
    <w:rsid w:val="000C5FA2"/>
    <w:rsid w:val="000D17B9"/>
    <w:rsid w:val="000D4DC6"/>
    <w:rsid w:val="000D71C1"/>
    <w:rsid w:val="000D78A3"/>
    <w:rsid w:val="000D7B47"/>
    <w:rsid w:val="000E40A2"/>
    <w:rsid w:val="000E6AD0"/>
    <w:rsid w:val="000E7289"/>
    <w:rsid w:val="000E7F35"/>
    <w:rsid w:val="000F08DC"/>
    <w:rsid w:val="000F16C4"/>
    <w:rsid w:val="000F2A83"/>
    <w:rsid w:val="000F4DF7"/>
    <w:rsid w:val="000F71EB"/>
    <w:rsid w:val="000F7D49"/>
    <w:rsid w:val="00100164"/>
    <w:rsid w:val="001025E3"/>
    <w:rsid w:val="0010428B"/>
    <w:rsid w:val="0010474C"/>
    <w:rsid w:val="001048BE"/>
    <w:rsid w:val="001063E8"/>
    <w:rsid w:val="001077C2"/>
    <w:rsid w:val="00110C57"/>
    <w:rsid w:val="001124A1"/>
    <w:rsid w:val="00114FDD"/>
    <w:rsid w:val="001153C7"/>
    <w:rsid w:val="0011700F"/>
    <w:rsid w:val="00117227"/>
    <w:rsid w:val="00117262"/>
    <w:rsid w:val="0012152B"/>
    <w:rsid w:val="001228E4"/>
    <w:rsid w:val="00122AB7"/>
    <w:rsid w:val="00124D05"/>
    <w:rsid w:val="00124EB2"/>
    <w:rsid w:val="00127F96"/>
    <w:rsid w:val="00130A89"/>
    <w:rsid w:val="0013140F"/>
    <w:rsid w:val="0013150A"/>
    <w:rsid w:val="00131E5A"/>
    <w:rsid w:val="0013353F"/>
    <w:rsid w:val="00133668"/>
    <w:rsid w:val="00134FA6"/>
    <w:rsid w:val="001367AA"/>
    <w:rsid w:val="00136F7D"/>
    <w:rsid w:val="00137D89"/>
    <w:rsid w:val="001414E4"/>
    <w:rsid w:val="001419B2"/>
    <w:rsid w:val="0014278A"/>
    <w:rsid w:val="00142B0E"/>
    <w:rsid w:val="00145FD3"/>
    <w:rsid w:val="00147B47"/>
    <w:rsid w:val="00150F12"/>
    <w:rsid w:val="00153A01"/>
    <w:rsid w:val="00155457"/>
    <w:rsid w:val="00155ADA"/>
    <w:rsid w:val="00163639"/>
    <w:rsid w:val="001649C9"/>
    <w:rsid w:val="00164AC5"/>
    <w:rsid w:val="00166C27"/>
    <w:rsid w:val="00167F5E"/>
    <w:rsid w:val="00172E20"/>
    <w:rsid w:val="00173B21"/>
    <w:rsid w:val="00181CF8"/>
    <w:rsid w:val="00182136"/>
    <w:rsid w:val="0018458E"/>
    <w:rsid w:val="00184DBC"/>
    <w:rsid w:val="001853BD"/>
    <w:rsid w:val="001857DE"/>
    <w:rsid w:val="00186BCF"/>
    <w:rsid w:val="0019037F"/>
    <w:rsid w:val="0019199E"/>
    <w:rsid w:val="001925A3"/>
    <w:rsid w:val="00193206"/>
    <w:rsid w:val="0019386A"/>
    <w:rsid w:val="00197CAE"/>
    <w:rsid w:val="001A30E5"/>
    <w:rsid w:val="001A3D49"/>
    <w:rsid w:val="001A7BD1"/>
    <w:rsid w:val="001B008C"/>
    <w:rsid w:val="001B0272"/>
    <w:rsid w:val="001B0E9E"/>
    <w:rsid w:val="001B1728"/>
    <w:rsid w:val="001B194C"/>
    <w:rsid w:val="001B2101"/>
    <w:rsid w:val="001B3199"/>
    <w:rsid w:val="001B32AC"/>
    <w:rsid w:val="001B372E"/>
    <w:rsid w:val="001B7ABA"/>
    <w:rsid w:val="001B7BBF"/>
    <w:rsid w:val="001C02CF"/>
    <w:rsid w:val="001C179A"/>
    <w:rsid w:val="001C43E0"/>
    <w:rsid w:val="001C4665"/>
    <w:rsid w:val="001C550B"/>
    <w:rsid w:val="001C6303"/>
    <w:rsid w:val="001C6549"/>
    <w:rsid w:val="001C6F52"/>
    <w:rsid w:val="001C7307"/>
    <w:rsid w:val="001C778A"/>
    <w:rsid w:val="001D1D02"/>
    <w:rsid w:val="001D3549"/>
    <w:rsid w:val="001D41E6"/>
    <w:rsid w:val="001D4A22"/>
    <w:rsid w:val="001D4DF1"/>
    <w:rsid w:val="001D711D"/>
    <w:rsid w:val="001E0BC0"/>
    <w:rsid w:val="001E2B64"/>
    <w:rsid w:val="001F0D74"/>
    <w:rsid w:val="001F105B"/>
    <w:rsid w:val="001F2912"/>
    <w:rsid w:val="001F2F34"/>
    <w:rsid w:val="001F4070"/>
    <w:rsid w:val="001F48AF"/>
    <w:rsid w:val="001F4C9B"/>
    <w:rsid w:val="001F771A"/>
    <w:rsid w:val="001F7BE0"/>
    <w:rsid w:val="00200D51"/>
    <w:rsid w:val="00201FC8"/>
    <w:rsid w:val="002026F6"/>
    <w:rsid w:val="0020323C"/>
    <w:rsid w:val="00203889"/>
    <w:rsid w:val="002046CF"/>
    <w:rsid w:val="00204D30"/>
    <w:rsid w:val="002075D4"/>
    <w:rsid w:val="00210B75"/>
    <w:rsid w:val="00210D58"/>
    <w:rsid w:val="0021178F"/>
    <w:rsid w:val="00214905"/>
    <w:rsid w:val="002151D8"/>
    <w:rsid w:val="00215438"/>
    <w:rsid w:val="002165B7"/>
    <w:rsid w:val="0021717B"/>
    <w:rsid w:val="00217553"/>
    <w:rsid w:val="002220A0"/>
    <w:rsid w:val="00222601"/>
    <w:rsid w:val="00224223"/>
    <w:rsid w:val="00225DC1"/>
    <w:rsid w:val="0022627C"/>
    <w:rsid w:val="00226E68"/>
    <w:rsid w:val="002305E9"/>
    <w:rsid w:val="00230FDB"/>
    <w:rsid w:val="0023175D"/>
    <w:rsid w:val="00236C2B"/>
    <w:rsid w:val="00240F91"/>
    <w:rsid w:val="002410FC"/>
    <w:rsid w:val="00242270"/>
    <w:rsid w:val="0024412C"/>
    <w:rsid w:val="002460FD"/>
    <w:rsid w:val="002516C6"/>
    <w:rsid w:val="00254AB7"/>
    <w:rsid w:val="00254D1E"/>
    <w:rsid w:val="00256361"/>
    <w:rsid w:val="00257A42"/>
    <w:rsid w:val="00261D69"/>
    <w:rsid w:val="00264798"/>
    <w:rsid w:val="00265320"/>
    <w:rsid w:val="0026629A"/>
    <w:rsid w:val="002665FA"/>
    <w:rsid w:val="00266A2C"/>
    <w:rsid w:val="002712B4"/>
    <w:rsid w:val="0027171F"/>
    <w:rsid w:val="00272CEC"/>
    <w:rsid w:val="00275052"/>
    <w:rsid w:val="00275217"/>
    <w:rsid w:val="00275C69"/>
    <w:rsid w:val="00277D2C"/>
    <w:rsid w:val="00280A0B"/>
    <w:rsid w:val="00282E44"/>
    <w:rsid w:val="00283B87"/>
    <w:rsid w:val="00285F67"/>
    <w:rsid w:val="002862F7"/>
    <w:rsid w:val="00287581"/>
    <w:rsid w:val="00287883"/>
    <w:rsid w:val="002920C7"/>
    <w:rsid w:val="00292694"/>
    <w:rsid w:val="002A03F0"/>
    <w:rsid w:val="002A1FD0"/>
    <w:rsid w:val="002A4092"/>
    <w:rsid w:val="002A502E"/>
    <w:rsid w:val="002A762C"/>
    <w:rsid w:val="002A787C"/>
    <w:rsid w:val="002B037E"/>
    <w:rsid w:val="002B4B5B"/>
    <w:rsid w:val="002B596F"/>
    <w:rsid w:val="002B60EF"/>
    <w:rsid w:val="002C0F2A"/>
    <w:rsid w:val="002C4AC9"/>
    <w:rsid w:val="002C4D2E"/>
    <w:rsid w:val="002C6A7E"/>
    <w:rsid w:val="002C6E56"/>
    <w:rsid w:val="002C749E"/>
    <w:rsid w:val="002D0E5F"/>
    <w:rsid w:val="002D1177"/>
    <w:rsid w:val="002D25BF"/>
    <w:rsid w:val="002D2DBC"/>
    <w:rsid w:val="002D384D"/>
    <w:rsid w:val="002D3EA9"/>
    <w:rsid w:val="002D4088"/>
    <w:rsid w:val="002D5F50"/>
    <w:rsid w:val="002D7830"/>
    <w:rsid w:val="002D7D78"/>
    <w:rsid w:val="002E04AF"/>
    <w:rsid w:val="002E04E1"/>
    <w:rsid w:val="002E1563"/>
    <w:rsid w:val="002E289B"/>
    <w:rsid w:val="002E4337"/>
    <w:rsid w:val="002E773A"/>
    <w:rsid w:val="002F0BA0"/>
    <w:rsid w:val="002F0DEF"/>
    <w:rsid w:val="002F191A"/>
    <w:rsid w:val="002F3EC4"/>
    <w:rsid w:val="002F50FA"/>
    <w:rsid w:val="002F592A"/>
    <w:rsid w:val="002F7870"/>
    <w:rsid w:val="002F7ECE"/>
    <w:rsid w:val="00300B06"/>
    <w:rsid w:val="00300C1C"/>
    <w:rsid w:val="003016BD"/>
    <w:rsid w:val="00302732"/>
    <w:rsid w:val="00303AAF"/>
    <w:rsid w:val="0030434C"/>
    <w:rsid w:val="00310D45"/>
    <w:rsid w:val="00311B18"/>
    <w:rsid w:val="00315988"/>
    <w:rsid w:val="00317053"/>
    <w:rsid w:val="00321718"/>
    <w:rsid w:val="00322678"/>
    <w:rsid w:val="00327238"/>
    <w:rsid w:val="00327830"/>
    <w:rsid w:val="0032797D"/>
    <w:rsid w:val="00327BE5"/>
    <w:rsid w:val="003303BE"/>
    <w:rsid w:val="00333347"/>
    <w:rsid w:val="00333886"/>
    <w:rsid w:val="00333CDC"/>
    <w:rsid w:val="00333E47"/>
    <w:rsid w:val="003349A1"/>
    <w:rsid w:val="003354FC"/>
    <w:rsid w:val="00335A6B"/>
    <w:rsid w:val="003407E8"/>
    <w:rsid w:val="003418A7"/>
    <w:rsid w:val="003457CE"/>
    <w:rsid w:val="00345E2B"/>
    <w:rsid w:val="00345E95"/>
    <w:rsid w:val="00346428"/>
    <w:rsid w:val="003478B0"/>
    <w:rsid w:val="003503C2"/>
    <w:rsid w:val="003504FA"/>
    <w:rsid w:val="00350567"/>
    <w:rsid w:val="0035124D"/>
    <w:rsid w:val="00351EBF"/>
    <w:rsid w:val="00351F6A"/>
    <w:rsid w:val="00356D8D"/>
    <w:rsid w:val="0035746C"/>
    <w:rsid w:val="00357CAF"/>
    <w:rsid w:val="00360594"/>
    <w:rsid w:val="00361B5C"/>
    <w:rsid w:val="0036423A"/>
    <w:rsid w:val="00365E4A"/>
    <w:rsid w:val="00366FDD"/>
    <w:rsid w:val="003674E8"/>
    <w:rsid w:val="00370CFB"/>
    <w:rsid w:val="003724E9"/>
    <w:rsid w:val="00373356"/>
    <w:rsid w:val="0037421D"/>
    <w:rsid w:val="003747EF"/>
    <w:rsid w:val="00374F54"/>
    <w:rsid w:val="003764D5"/>
    <w:rsid w:val="003775E1"/>
    <w:rsid w:val="003823EE"/>
    <w:rsid w:val="00382E45"/>
    <w:rsid w:val="0038450C"/>
    <w:rsid w:val="00390CC3"/>
    <w:rsid w:val="003926D7"/>
    <w:rsid w:val="00393BD9"/>
    <w:rsid w:val="00393DD8"/>
    <w:rsid w:val="00394CCC"/>
    <w:rsid w:val="00395010"/>
    <w:rsid w:val="0039584C"/>
    <w:rsid w:val="003964D9"/>
    <w:rsid w:val="00396A3B"/>
    <w:rsid w:val="003A13E9"/>
    <w:rsid w:val="003A42B9"/>
    <w:rsid w:val="003A4ECB"/>
    <w:rsid w:val="003B0EEC"/>
    <w:rsid w:val="003B37E1"/>
    <w:rsid w:val="003B38A1"/>
    <w:rsid w:val="003B59AE"/>
    <w:rsid w:val="003B66CB"/>
    <w:rsid w:val="003C0D12"/>
    <w:rsid w:val="003C20A2"/>
    <w:rsid w:val="003C21FA"/>
    <w:rsid w:val="003C5F38"/>
    <w:rsid w:val="003C6548"/>
    <w:rsid w:val="003C7703"/>
    <w:rsid w:val="003C7DD3"/>
    <w:rsid w:val="003D0ADE"/>
    <w:rsid w:val="003D63B1"/>
    <w:rsid w:val="003E34F4"/>
    <w:rsid w:val="003E42C0"/>
    <w:rsid w:val="003E4B61"/>
    <w:rsid w:val="003E6B1D"/>
    <w:rsid w:val="003E70B2"/>
    <w:rsid w:val="003F0D02"/>
    <w:rsid w:val="003F2C78"/>
    <w:rsid w:val="003F2F99"/>
    <w:rsid w:val="003F3339"/>
    <w:rsid w:val="003F4BD8"/>
    <w:rsid w:val="003F65BE"/>
    <w:rsid w:val="003F7F25"/>
    <w:rsid w:val="004015E1"/>
    <w:rsid w:val="00402146"/>
    <w:rsid w:val="00404986"/>
    <w:rsid w:val="00405858"/>
    <w:rsid w:val="004065B9"/>
    <w:rsid w:val="004067D5"/>
    <w:rsid w:val="00406B97"/>
    <w:rsid w:val="00410724"/>
    <w:rsid w:val="00411369"/>
    <w:rsid w:val="004115A3"/>
    <w:rsid w:val="00412AA3"/>
    <w:rsid w:val="00413D6A"/>
    <w:rsid w:val="0041491F"/>
    <w:rsid w:val="00415571"/>
    <w:rsid w:val="004168CF"/>
    <w:rsid w:val="00420D93"/>
    <w:rsid w:val="004217D9"/>
    <w:rsid w:val="00421D7F"/>
    <w:rsid w:val="00424C6B"/>
    <w:rsid w:val="00424FC3"/>
    <w:rsid w:val="00425693"/>
    <w:rsid w:val="00425776"/>
    <w:rsid w:val="004265DB"/>
    <w:rsid w:val="004269FE"/>
    <w:rsid w:val="00431B5A"/>
    <w:rsid w:val="00432DB3"/>
    <w:rsid w:val="00433418"/>
    <w:rsid w:val="0043346D"/>
    <w:rsid w:val="004355B7"/>
    <w:rsid w:val="00435BD2"/>
    <w:rsid w:val="004364B0"/>
    <w:rsid w:val="00436524"/>
    <w:rsid w:val="00436BF2"/>
    <w:rsid w:val="0043742A"/>
    <w:rsid w:val="00440276"/>
    <w:rsid w:val="004403D4"/>
    <w:rsid w:val="004427F9"/>
    <w:rsid w:val="00445D2D"/>
    <w:rsid w:val="004461D0"/>
    <w:rsid w:val="00452E47"/>
    <w:rsid w:val="00453C90"/>
    <w:rsid w:val="004544A3"/>
    <w:rsid w:val="00454881"/>
    <w:rsid w:val="0045559C"/>
    <w:rsid w:val="00455756"/>
    <w:rsid w:val="00456E47"/>
    <w:rsid w:val="00456F1D"/>
    <w:rsid w:val="00457BED"/>
    <w:rsid w:val="004613F9"/>
    <w:rsid w:val="00462757"/>
    <w:rsid w:val="0046371A"/>
    <w:rsid w:val="00463C8E"/>
    <w:rsid w:val="004647A5"/>
    <w:rsid w:val="004652FC"/>
    <w:rsid w:val="00466169"/>
    <w:rsid w:val="00466FD8"/>
    <w:rsid w:val="00467C2A"/>
    <w:rsid w:val="004718E2"/>
    <w:rsid w:val="00471FFB"/>
    <w:rsid w:val="00472CBB"/>
    <w:rsid w:val="004737AC"/>
    <w:rsid w:val="004766D7"/>
    <w:rsid w:val="00477087"/>
    <w:rsid w:val="004816E4"/>
    <w:rsid w:val="00486D73"/>
    <w:rsid w:val="00486FFD"/>
    <w:rsid w:val="00487846"/>
    <w:rsid w:val="00493E61"/>
    <w:rsid w:val="00495245"/>
    <w:rsid w:val="00495878"/>
    <w:rsid w:val="00496849"/>
    <w:rsid w:val="00497A92"/>
    <w:rsid w:val="004A0C72"/>
    <w:rsid w:val="004A174F"/>
    <w:rsid w:val="004A17A3"/>
    <w:rsid w:val="004A1917"/>
    <w:rsid w:val="004A2A10"/>
    <w:rsid w:val="004A42D2"/>
    <w:rsid w:val="004A5679"/>
    <w:rsid w:val="004A66DB"/>
    <w:rsid w:val="004A689F"/>
    <w:rsid w:val="004A6A4D"/>
    <w:rsid w:val="004A798B"/>
    <w:rsid w:val="004A7EBC"/>
    <w:rsid w:val="004B1A2C"/>
    <w:rsid w:val="004B1AE5"/>
    <w:rsid w:val="004B33B9"/>
    <w:rsid w:val="004B4679"/>
    <w:rsid w:val="004B5AFA"/>
    <w:rsid w:val="004B79CD"/>
    <w:rsid w:val="004C07E4"/>
    <w:rsid w:val="004C0C27"/>
    <w:rsid w:val="004C0D5C"/>
    <w:rsid w:val="004C53F7"/>
    <w:rsid w:val="004C5421"/>
    <w:rsid w:val="004C5922"/>
    <w:rsid w:val="004D13B1"/>
    <w:rsid w:val="004D33D5"/>
    <w:rsid w:val="004D7704"/>
    <w:rsid w:val="004E054F"/>
    <w:rsid w:val="004E1037"/>
    <w:rsid w:val="004E162C"/>
    <w:rsid w:val="004E2A5C"/>
    <w:rsid w:val="004E45DD"/>
    <w:rsid w:val="004E5996"/>
    <w:rsid w:val="004E679C"/>
    <w:rsid w:val="004E6C69"/>
    <w:rsid w:val="004E7841"/>
    <w:rsid w:val="004F40AD"/>
    <w:rsid w:val="004F6C94"/>
    <w:rsid w:val="004F6FB3"/>
    <w:rsid w:val="00501947"/>
    <w:rsid w:val="00501F83"/>
    <w:rsid w:val="005020F0"/>
    <w:rsid w:val="005022B5"/>
    <w:rsid w:val="00504213"/>
    <w:rsid w:val="00505318"/>
    <w:rsid w:val="00506C1A"/>
    <w:rsid w:val="0051489D"/>
    <w:rsid w:val="00516C70"/>
    <w:rsid w:val="00517536"/>
    <w:rsid w:val="0052384B"/>
    <w:rsid w:val="00524594"/>
    <w:rsid w:val="00525E82"/>
    <w:rsid w:val="00526FF6"/>
    <w:rsid w:val="005301B6"/>
    <w:rsid w:val="0053064B"/>
    <w:rsid w:val="005311E8"/>
    <w:rsid w:val="00531AB5"/>
    <w:rsid w:val="0053310E"/>
    <w:rsid w:val="00534346"/>
    <w:rsid w:val="00535E7C"/>
    <w:rsid w:val="005367FE"/>
    <w:rsid w:val="005419A4"/>
    <w:rsid w:val="005440B3"/>
    <w:rsid w:val="0054635D"/>
    <w:rsid w:val="00547065"/>
    <w:rsid w:val="00551F32"/>
    <w:rsid w:val="00552253"/>
    <w:rsid w:val="005522C5"/>
    <w:rsid w:val="00552977"/>
    <w:rsid w:val="00553662"/>
    <w:rsid w:val="00554D6B"/>
    <w:rsid w:val="005565E9"/>
    <w:rsid w:val="00563CEC"/>
    <w:rsid w:val="0056429E"/>
    <w:rsid w:val="005642FC"/>
    <w:rsid w:val="0056553A"/>
    <w:rsid w:val="00573942"/>
    <w:rsid w:val="00574A47"/>
    <w:rsid w:val="005770F2"/>
    <w:rsid w:val="005772AB"/>
    <w:rsid w:val="005807B6"/>
    <w:rsid w:val="005819A1"/>
    <w:rsid w:val="00583682"/>
    <w:rsid w:val="005841FE"/>
    <w:rsid w:val="005845B9"/>
    <w:rsid w:val="00584C78"/>
    <w:rsid w:val="00585EEB"/>
    <w:rsid w:val="00586E14"/>
    <w:rsid w:val="00587BF6"/>
    <w:rsid w:val="005913D2"/>
    <w:rsid w:val="00591696"/>
    <w:rsid w:val="005931F9"/>
    <w:rsid w:val="00593827"/>
    <w:rsid w:val="0059771B"/>
    <w:rsid w:val="005A2EB1"/>
    <w:rsid w:val="005A314E"/>
    <w:rsid w:val="005A3DA7"/>
    <w:rsid w:val="005B02BA"/>
    <w:rsid w:val="005B0943"/>
    <w:rsid w:val="005B0E67"/>
    <w:rsid w:val="005B0FE2"/>
    <w:rsid w:val="005B2D93"/>
    <w:rsid w:val="005B347A"/>
    <w:rsid w:val="005B38C9"/>
    <w:rsid w:val="005B660F"/>
    <w:rsid w:val="005C157D"/>
    <w:rsid w:val="005C3E66"/>
    <w:rsid w:val="005C6323"/>
    <w:rsid w:val="005D01ED"/>
    <w:rsid w:val="005D4DEC"/>
    <w:rsid w:val="005D5920"/>
    <w:rsid w:val="005D718E"/>
    <w:rsid w:val="005D768D"/>
    <w:rsid w:val="005D7947"/>
    <w:rsid w:val="005D7A6A"/>
    <w:rsid w:val="005E04BE"/>
    <w:rsid w:val="005E0A3E"/>
    <w:rsid w:val="005E13D6"/>
    <w:rsid w:val="005E277E"/>
    <w:rsid w:val="005E3421"/>
    <w:rsid w:val="005E43DA"/>
    <w:rsid w:val="005E5771"/>
    <w:rsid w:val="005E61B3"/>
    <w:rsid w:val="005E746B"/>
    <w:rsid w:val="005F1A83"/>
    <w:rsid w:val="005F1BEB"/>
    <w:rsid w:val="005F1C82"/>
    <w:rsid w:val="005F2242"/>
    <w:rsid w:val="005F22FE"/>
    <w:rsid w:val="005F29C1"/>
    <w:rsid w:val="005F2A9C"/>
    <w:rsid w:val="005F2E7A"/>
    <w:rsid w:val="005F317A"/>
    <w:rsid w:val="005F37EB"/>
    <w:rsid w:val="005F3A80"/>
    <w:rsid w:val="005F3F1F"/>
    <w:rsid w:val="005F4D25"/>
    <w:rsid w:val="005F4D91"/>
    <w:rsid w:val="005F6BC4"/>
    <w:rsid w:val="006007CE"/>
    <w:rsid w:val="0060098C"/>
    <w:rsid w:val="0060149B"/>
    <w:rsid w:val="006045EF"/>
    <w:rsid w:val="00605CA9"/>
    <w:rsid w:val="00607CF1"/>
    <w:rsid w:val="0061062B"/>
    <w:rsid w:val="006111C8"/>
    <w:rsid w:val="00611C3B"/>
    <w:rsid w:val="00612E5D"/>
    <w:rsid w:val="0061793D"/>
    <w:rsid w:val="006200E6"/>
    <w:rsid w:val="00620171"/>
    <w:rsid w:val="00623065"/>
    <w:rsid w:val="006230A6"/>
    <w:rsid w:val="00626585"/>
    <w:rsid w:val="00627C33"/>
    <w:rsid w:val="00635010"/>
    <w:rsid w:val="00635691"/>
    <w:rsid w:val="006435ED"/>
    <w:rsid w:val="00643E41"/>
    <w:rsid w:val="00644149"/>
    <w:rsid w:val="00644766"/>
    <w:rsid w:val="006451BE"/>
    <w:rsid w:val="0064690B"/>
    <w:rsid w:val="00647A3C"/>
    <w:rsid w:val="00647F7A"/>
    <w:rsid w:val="006528EC"/>
    <w:rsid w:val="006548EE"/>
    <w:rsid w:val="00654F7B"/>
    <w:rsid w:val="0065571F"/>
    <w:rsid w:val="00655902"/>
    <w:rsid w:val="00662751"/>
    <w:rsid w:val="00667E7C"/>
    <w:rsid w:val="00671232"/>
    <w:rsid w:val="006750E6"/>
    <w:rsid w:val="006751CD"/>
    <w:rsid w:val="0067695E"/>
    <w:rsid w:val="00677904"/>
    <w:rsid w:val="006803AC"/>
    <w:rsid w:val="00682696"/>
    <w:rsid w:val="00683935"/>
    <w:rsid w:val="006860BD"/>
    <w:rsid w:val="00691BC1"/>
    <w:rsid w:val="00691EED"/>
    <w:rsid w:val="00692070"/>
    <w:rsid w:val="00695F39"/>
    <w:rsid w:val="00697A4B"/>
    <w:rsid w:val="006A054E"/>
    <w:rsid w:val="006A1A96"/>
    <w:rsid w:val="006A1BF8"/>
    <w:rsid w:val="006A32E8"/>
    <w:rsid w:val="006A361D"/>
    <w:rsid w:val="006A39E3"/>
    <w:rsid w:val="006A3E7F"/>
    <w:rsid w:val="006A4C90"/>
    <w:rsid w:val="006B0203"/>
    <w:rsid w:val="006B0C6D"/>
    <w:rsid w:val="006B415A"/>
    <w:rsid w:val="006B57F7"/>
    <w:rsid w:val="006C0806"/>
    <w:rsid w:val="006C2DB1"/>
    <w:rsid w:val="006C7248"/>
    <w:rsid w:val="006C7D31"/>
    <w:rsid w:val="006D57F6"/>
    <w:rsid w:val="006D6DED"/>
    <w:rsid w:val="006E271B"/>
    <w:rsid w:val="006E336F"/>
    <w:rsid w:val="006E4DE6"/>
    <w:rsid w:val="006E71B9"/>
    <w:rsid w:val="006E7D26"/>
    <w:rsid w:val="006E7D8A"/>
    <w:rsid w:val="006F2181"/>
    <w:rsid w:val="006F39D3"/>
    <w:rsid w:val="006F4B4E"/>
    <w:rsid w:val="006F58AA"/>
    <w:rsid w:val="006F6430"/>
    <w:rsid w:val="006F7275"/>
    <w:rsid w:val="0070161B"/>
    <w:rsid w:val="0070241A"/>
    <w:rsid w:val="0070380D"/>
    <w:rsid w:val="00703DDC"/>
    <w:rsid w:val="00710067"/>
    <w:rsid w:val="0071171C"/>
    <w:rsid w:val="0071505E"/>
    <w:rsid w:val="007154F9"/>
    <w:rsid w:val="007164BC"/>
    <w:rsid w:val="007205B6"/>
    <w:rsid w:val="007206DF"/>
    <w:rsid w:val="00721533"/>
    <w:rsid w:val="00722691"/>
    <w:rsid w:val="007231DE"/>
    <w:rsid w:val="0072368C"/>
    <w:rsid w:val="007240B8"/>
    <w:rsid w:val="00730E5D"/>
    <w:rsid w:val="00731E0A"/>
    <w:rsid w:val="0073359C"/>
    <w:rsid w:val="007366A9"/>
    <w:rsid w:val="007376BF"/>
    <w:rsid w:val="007417F8"/>
    <w:rsid w:val="00741B06"/>
    <w:rsid w:val="007420B7"/>
    <w:rsid w:val="00742C88"/>
    <w:rsid w:val="00743124"/>
    <w:rsid w:val="00745523"/>
    <w:rsid w:val="00750AF2"/>
    <w:rsid w:val="00752A05"/>
    <w:rsid w:val="00752A3D"/>
    <w:rsid w:val="00754011"/>
    <w:rsid w:val="00754058"/>
    <w:rsid w:val="007548C2"/>
    <w:rsid w:val="00763288"/>
    <w:rsid w:val="00764A09"/>
    <w:rsid w:val="007707DF"/>
    <w:rsid w:val="0077240E"/>
    <w:rsid w:val="00774A0E"/>
    <w:rsid w:val="0077615F"/>
    <w:rsid w:val="007770D9"/>
    <w:rsid w:val="0078271A"/>
    <w:rsid w:val="0078343C"/>
    <w:rsid w:val="00784340"/>
    <w:rsid w:val="00784CEC"/>
    <w:rsid w:val="00787BF1"/>
    <w:rsid w:val="00791384"/>
    <w:rsid w:val="00793492"/>
    <w:rsid w:val="00794D38"/>
    <w:rsid w:val="0079590E"/>
    <w:rsid w:val="007A0335"/>
    <w:rsid w:val="007A0F13"/>
    <w:rsid w:val="007A1A85"/>
    <w:rsid w:val="007A30B6"/>
    <w:rsid w:val="007A34AE"/>
    <w:rsid w:val="007A45AA"/>
    <w:rsid w:val="007A4C98"/>
    <w:rsid w:val="007A5136"/>
    <w:rsid w:val="007A7F0C"/>
    <w:rsid w:val="007B3158"/>
    <w:rsid w:val="007B35EA"/>
    <w:rsid w:val="007B5C24"/>
    <w:rsid w:val="007B6D8B"/>
    <w:rsid w:val="007C1946"/>
    <w:rsid w:val="007C1AEF"/>
    <w:rsid w:val="007C1CDE"/>
    <w:rsid w:val="007C40F7"/>
    <w:rsid w:val="007C5E62"/>
    <w:rsid w:val="007C7288"/>
    <w:rsid w:val="007C7292"/>
    <w:rsid w:val="007D00B5"/>
    <w:rsid w:val="007D2444"/>
    <w:rsid w:val="007D4630"/>
    <w:rsid w:val="007D5F09"/>
    <w:rsid w:val="007D6C70"/>
    <w:rsid w:val="007D7245"/>
    <w:rsid w:val="007E0CAA"/>
    <w:rsid w:val="007E0ECF"/>
    <w:rsid w:val="007E162A"/>
    <w:rsid w:val="007E1947"/>
    <w:rsid w:val="007E19E8"/>
    <w:rsid w:val="007E23FF"/>
    <w:rsid w:val="007E318D"/>
    <w:rsid w:val="007E54BD"/>
    <w:rsid w:val="007E5F73"/>
    <w:rsid w:val="007E706C"/>
    <w:rsid w:val="007E717B"/>
    <w:rsid w:val="007E728B"/>
    <w:rsid w:val="007F15FD"/>
    <w:rsid w:val="007F2ADC"/>
    <w:rsid w:val="007F2CE2"/>
    <w:rsid w:val="007F359D"/>
    <w:rsid w:val="007F61A6"/>
    <w:rsid w:val="00802256"/>
    <w:rsid w:val="008028A2"/>
    <w:rsid w:val="0080356C"/>
    <w:rsid w:val="00803D6C"/>
    <w:rsid w:val="00806422"/>
    <w:rsid w:val="00806A01"/>
    <w:rsid w:val="008152E7"/>
    <w:rsid w:val="00815889"/>
    <w:rsid w:val="00820D63"/>
    <w:rsid w:val="00821222"/>
    <w:rsid w:val="00821914"/>
    <w:rsid w:val="00823357"/>
    <w:rsid w:val="00824651"/>
    <w:rsid w:val="00825978"/>
    <w:rsid w:val="00825C59"/>
    <w:rsid w:val="00827258"/>
    <w:rsid w:val="008319A6"/>
    <w:rsid w:val="00831A2C"/>
    <w:rsid w:val="00832211"/>
    <w:rsid w:val="00837977"/>
    <w:rsid w:val="00837B6E"/>
    <w:rsid w:val="0084019E"/>
    <w:rsid w:val="00844F23"/>
    <w:rsid w:val="00845365"/>
    <w:rsid w:val="00845FDA"/>
    <w:rsid w:val="00846C3B"/>
    <w:rsid w:val="00852520"/>
    <w:rsid w:val="0085257C"/>
    <w:rsid w:val="00852824"/>
    <w:rsid w:val="00853B61"/>
    <w:rsid w:val="008544B8"/>
    <w:rsid w:val="00855475"/>
    <w:rsid w:val="00856B33"/>
    <w:rsid w:val="00857363"/>
    <w:rsid w:val="008579C2"/>
    <w:rsid w:val="00862143"/>
    <w:rsid w:val="00862184"/>
    <w:rsid w:val="00864907"/>
    <w:rsid w:val="00866F29"/>
    <w:rsid w:val="00867115"/>
    <w:rsid w:val="008715C9"/>
    <w:rsid w:val="00871CBD"/>
    <w:rsid w:val="008721D3"/>
    <w:rsid w:val="0087281D"/>
    <w:rsid w:val="0087285D"/>
    <w:rsid w:val="00874873"/>
    <w:rsid w:val="00875D8E"/>
    <w:rsid w:val="00880A61"/>
    <w:rsid w:val="00881BA6"/>
    <w:rsid w:val="00882034"/>
    <w:rsid w:val="00882BD0"/>
    <w:rsid w:val="0088355A"/>
    <w:rsid w:val="008853BF"/>
    <w:rsid w:val="0088725B"/>
    <w:rsid w:val="0088782C"/>
    <w:rsid w:val="008878C1"/>
    <w:rsid w:val="00887F62"/>
    <w:rsid w:val="008908F7"/>
    <w:rsid w:val="00890BBE"/>
    <w:rsid w:val="00890C6E"/>
    <w:rsid w:val="0089375C"/>
    <w:rsid w:val="008939C0"/>
    <w:rsid w:val="00894E87"/>
    <w:rsid w:val="00896674"/>
    <w:rsid w:val="00896A23"/>
    <w:rsid w:val="008A23A4"/>
    <w:rsid w:val="008A3913"/>
    <w:rsid w:val="008A3E4D"/>
    <w:rsid w:val="008A5017"/>
    <w:rsid w:val="008A69D4"/>
    <w:rsid w:val="008A7B08"/>
    <w:rsid w:val="008B072E"/>
    <w:rsid w:val="008B1A73"/>
    <w:rsid w:val="008B5135"/>
    <w:rsid w:val="008B546A"/>
    <w:rsid w:val="008B5700"/>
    <w:rsid w:val="008B6778"/>
    <w:rsid w:val="008C091D"/>
    <w:rsid w:val="008C0CBD"/>
    <w:rsid w:val="008C0EAB"/>
    <w:rsid w:val="008C2359"/>
    <w:rsid w:val="008C2FE1"/>
    <w:rsid w:val="008C35C1"/>
    <w:rsid w:val="008C39DE"/>
    <w:rsid w:val="008C3E64"/>
    <w:rsid w:val="008C6248"/>
    <w:rsid w:val="008D03F5"/>
    <w:rsid w:val="008D05C2"/>
    <w:rsid w:val="008D11E8"/>
    <w:rsid w:val="008D28E2"/>
    <w:rsid w:val="008E1CA2"/>
    <w:rsid w:val="008E61F3"/>
    <w:rsid w:val="008E672C"/>
    <w:rsid w:val="008E7125"/>
    <w:rsid w:val="008E7C0D"/>
    <w:rsid w:val="008F0AD0"/>
    <w:rsid w:val="008F0C03"/>
    <w:rsid w:val="008F12EF"/>
    <w:rsid w:val="008F22CB"/>
    <w:rsid w:val="008F2990"/>
    <w:rsid w:val="008F3BB0"/>
    <w:rsid w:val="008F7B3E"/>
    <w:rsid w:val="00901D2E"/>
    <w:rsid w:val="009064D4"/>
    <w:rsid w:val="009066E6"/>
    <w:rsid w:val="00906EF4"/>
    <w:rsid w:val="00907BA4"/>
    <w:rsid w:val="0091267E"/>
    <w:rsid w:val="00915291"/>
    <w:rsid w:val="00917639"/>
    <w:rsid w:val="0092047D"/>
    <w:rsid w:val="00921136"/>
    <w:rsid w:val="009214F8"/>
    <w:rsid w:val="009264D3"/>
    <w:rsid w:val="009278F4"/>
    <w:rsid w:val="009303B3"/>
    <w:rsid w:val="009323C4"/>
    <w:rsid w:val="00933610"/>
    <w:rsid w:val="00936222"/>
    <w:rsid w:val="00936FE2"/>
    <w:rsid w:val="009402EC"/>
    <w:rsid w:val="0094046C"/>
    <w:rsid w:val="0094055C"/>
    <w:rsid w:val="00941155"/>
    <w:rsid w:val="00941573"/>
    <w:rsid w:val="0094235E"/>
    <w:rsid w:val="00943E71"/>
    <w:rsid w:val="00945DC7"/>
    <w:rsid w:val="009465FC"/>
    <w:rsid w:val="00947C8F"/>
    <w:rsid w:val="00950C87"/>
    <w:rsid w:val="00950F46"/>
    <w:rsid w:val="0095151F"/>
    <w:rsid w:val="009540CE"/>
    <w:rsid w:val="009547AC"/>
    <w:rsid w:val="00954B7F"/>
    <w:rsid w:val="00957446"/>
    <w:rsid w:val="00961C18"/>
    <w:rsid w:val="0096224B"/>
    <w:rsid w:val="00962B76"/>
    <w:rsid w:val="009641DF"/>
    <w:rsid w:val="00971500"/>
    <w:rsid w:val="00974595"/>
    <w:rsid w:val="0097720A"/>
    <w:rsid w:val="0097740A"/>
    <w:rsid w:val="00981A60"/>
    <w:rsid w:val="00981B4C"/>
    <w:rsid w:val="00983B82"/>
    <w:rsid w:val="00985AD3"/>
    <w:rsid w:val="00987C99"/>
    <w:rsid w:val="00990ED2"/>
    <w:rsid w:val="00993DC7"/>
    <w:rsid w:val="00997602"/>
    <w:rsid w:val="009A0A6E"/>
    <w:rsid w:val="009A20F6"/>
    <w:rsid w:val="009B0613"/>
    <w:rsid w:val="009B0840"/>
    <w:rsid w:val="009B0E1A"/>
    <w:rsid w:val="009B29EE"/>
    <w:rsid w:val="009B2C20"/>
    <w:rsid w:val="009B407F"/>
    <w:rsid w:val="009B479E"/>
    <w:rsid w:val="009B4971"/>
    <w:rsid w:val="009B5F38"/>
    <w:rsid w:val="009B64AB"/>
    <w:rsid w:val="009B6544"/>
    <w:rsid w:val="009C0985"/>
    <w:rsid w:val="009C585C"/>
    <w:rsid w:val="009C6D99"/>
    <w:rsid w:val="009C7676"/>
    <w:rsid w:val="009D088B"/>
    <w:rsid w:val="009D116E"/>
    <w:rsid w:val="009D15ED"/>
    <w:rsid w:val="009D21B0"/>
    <w:rsid w:val="009D48CA"/>
    <w:rsid w:val="009D49D2"/>
    <w:rsid w:val="009D5A20"/>
    <w:rsid w:val="009D7E53"/>
    <w:rsid w:val="009E27BA"/>
    <w:rsid w:val="009E3503"/>
    <w:rsid w:val="009E50B7"/>
    <w:rsid w:val="009E51A6"/>
    <w:rsid w:val="009E5A5F"/>
    <w:rsid w:val="009F037A"/>
    <w:rsid w:val="009F1729"/>
    <w:rsid w:val="009F2A0C"/>
    <w:rsid w:val="009F3BBF"/>
    <w:rsid w:val="009F50C9"/>
    <w:rsid w:val="009F570C"/>
    <w:rsid w:val="009F5F14"/>
    <w:rsid w:val="00A0095D"/>
    <w:rsid w:val="00A00FDB"/>
    <w:rsid w:val="00A047FA"/>
    <w:rsid w:val="00A05D1F"/>
    <w:rsid w:val="00A07605"/>
    <w:rsid w:val="00A07E39"/>
    <w:rsid w:val="00A105EF"/>
    <w:rsid w:val="00A13BC9"/>
    <w:rsid w:val="00A14391"/>
    <w:rsid w:val="00A145D5"/>
    <w:rsid w:val="00A14BD0"/>
    <w:rsid w:val="00A1566E"/>
    <w:rsid w:val="00A15A24"/>
    <w:rsid w:val="00A15D87"/>
    <w:rsid w:val="00A218F0"/>
    <w:rsid w:val="00A21DE8"/>
    <w:rsid w:val="00A2311B"/>
    <w:rsid w:val="00A24731"/>
    <w:rsid w:val="00A24B46"/>
    <w:rsid w:val="00A263D7"/>
    <w:rsid w:val="00A26F74"/>
    <w:rsid w:val="00A3070D"/>
    <w:rsid w:val="00A32CAF"/>
    <w:rsid w:val="00A34A58"/>
    <w:rsid w:val="00A36E91"/>
    <w:rsid w:val="00A3703D"/>
    <w:rsid w:val="00A37653"/>
    <w:rsid w:val="00A4214A"/>
    <w:rsid w:val="00A43018"/>
    <w:rsid w:val="00A43B58"/>
    <w:rsid w:val="00A45409"/>
    <w:rsid w:val="00A45DA7"/>
    <w:rsid w:val="00A50CB2"/>
    <w:rsid w:val="00A51260"/>
    <w:rsid w:val="00A51A98"/>
    <w:rsid w:val="00A55FC6"/>
    <w:rsid w:val="00A5782E"/>
    <w:rsid w:val="00A6000B"/>
    <w:rsid w:val="00A65640"/>
    <w:rsid w:val="00A665BE"/>
    <w:rsid w:val="00A6786C"/>
    <w:rsid w:val="00A67908"/>
    <w:rsid w:val="00A67ADD"/>
    <w:rsid w:val="00A67C99"/>
    <w:rsid w:val="00A71A00"/>
    <w:rsid w:val="00A7241D"/>
    <w:rsid w:val="00A72AA9"/>
    <w:rsid w:val="00A7632B"/>
    <w:rsid w:val="00A76DDB"/>
    <w:rsid w:val="00A7740C"/>
    <w:rsid w:val="00A77F87"/>
    <w:rsid w:val="00A809C8"/>
    <w:rsid w:val="00A819EB"/>
    <w:rsid w:val="00A823A5"/>
    <w:rsid w:val="00A824BF"/>
    <w:rsid w:val="00A83019"/>
    <w:rsid w:val="00A83AA8"/>
    <w:rsid w:val="00A8485F"/>
    <w:rsid w:val="00A84B65"/>
    <w:rsid w:val="00A84DF8"/>
    <w:rsid w:val="00A938D4"/>
    <w:rsid w:val="00A93D5C"/>
    <w:rsid w:val="00A947A7"/>
    <w:rsid w:val="00A97E89"/>
    <w:rsid w:val="00AA1FE9"/>
    <w:rsid w:val="00AA2C45"/>
    <w:rsid w:val="00AA45A4"/>
    <w:rsid w:val="00AA473B"/>
    <w:rsid w:val="00AA7950"/>
    <w:rsid w:val="00AB0C3C"/>
    <w:rsid w:val="00AB105E"/>
    <w:rsid w:val="00AB2061"/>
    <w:rsid w:val="00AB3C5E"/>
    <w:rsid w:val="00AB5DFC"/>
    <w:rsid w:val="00AB5F33"/>
    <w:rsid w:val="00AB666F"/>
    <w:rsid w:val="00AC2888"/>
    <w:rsid w:val="00AC31CC"/>
    <w:rsid w:val="00AC61C8"/>
    <w:rsid w:val="00AD0A3E"/>
    <w:rsid w:val="00AD10D4"/>
    <w:rsid w:val="00AD317F"/>
    <w:rsid w:val="00AD3EA7"/>
    <w:rsid w:val="00AD4532"/>
    <w:rsid w:val="00AD5D8F"/>
    <w:rsid w:val="00AD6919"/>
    <w:rsid w:val="00AD79AA"/>
    <w:rsid w:val="00AD7A36"/>
    <w:rsid w:val="00AD7FAA"/>
    <w:rsid w:val="00AE0E1B"/>
    <w:rsid w:val="00AE565F"/>
    <w:rsid w:val="00AE6755"/>
    <w:rsid w:val="00AF047E"/>
    <w:rsid w:val="00AF0FE7"/>
    <w:rsid w:val="00AF1C29"/>
    <w:rsid w:val="00AF37F7"/>
    <w:rsid w:val="00AF3DBA"/>
    <w:rsid w:val="00AF44EF"/>
    <w:rsid w:val="00AF56CA"/>
    <w:rsid w:val="00B018C1"/>
    <w:rsid w:val="00B026A8"/>
    <w:rsid w:val="00B04204"/>
    <w:rsid w:val="00B04574"/>
    <w:rsid w:val="00B04E87"/>
    <w:rsid w:val="00B052F8"/>
    <w:rsid w:val="00B07E9C"/>
    <w:rsid w:val="00B10738"/>
    <w:rsid w:val="00B11B54"/>
    <w:rsid w:val="00B14BBD"/>
    <w:rsid w:val="00B15806"/>
    <w:rsid w:val="00B21CE8"/>
    <w:rsid w:val="00B22904"/>
    <w:rsid w:val="00B25DE9"/>
    <w:rsid w:val="00B2745F"/>
    <w:rsid w:val="00B27AFE"/>
    <w:rsid w:val="00B31131"/>
    <w:rsid w:val="00B37FD5"/>
    <w:rsid w:val="00B42C07"/>
    <w:rsid w:val="00B42DE8"/>
    <w:rsid w:val="00B44E7B"/>
    <w:rsid w:val="00B502A6"/>
    <w:rsid w:val="00B5281D"/>
    <w:rsid w:val="00B53343"/>
    <w:rsid w:val="00B53368"/>
    <w:rsid w:val="00B53A32"/>
    <w:rsid w:val="00B54C82"/>
    <w:rsid w:val="00B61DA2"/>
    <w:rsid w:val="00B62F48"/>
    <w:rsid w:val="00B65F0F"/>
    <w:rsid w:val="00B66182"/>
    <w:rsid w:val="00B6795A"/>
    <w:rsid w:val="00B70592"/>
    <w:rsid w:val="00B70BF0"/>
    <w:rsid w:val="00B71814"/>
    <w:rsid w:val="00B71C6F"/>
    <w:rsid w:val="00B725E3"/>
    <w:rsid w:val="00B72FAA"/>
    <w:rsid w:val="00B75CAC"/>
    <w:rsid w:val="00B771DE"/>
    <w:rsid w:val="00B80382"/>
    <w:rsid w:val="00B811F4"/>
    <w:rsid w:val="00B81902"/>
    <w:rsid w:val="00B82BE9"/>
    <w:rsid w:val="00B82D79"/>
    <w:rsid w:val="00B83062"/>
    <w:rsid w:val="00B84110"/>
    <w:rsid w:val="00B84143"/>
    <w:rsid w:val="00B84C17"/>
    <w:rsid w:val="00B85DB6"/>
    <w:rsid w:val="00B8651A"/>
    <w:rsid w:val="00B86A19"/>
    <w:rsid w:val="00B86E16"/>
    <w:rsid w:val="00B919FC"/>
    <w:rsid w:val="00B91C4C"/>
    <w:rsid w:val="00B93F18"/>
    <w:rsid w:val="00B94098"/>
    <w:rsid w:val="00B94B2D"/>
    <w:rsid w:val="00BA6015"/>
    <w:rsid w:val="00BB030B"/>
    <w:rsid w:val="00BB18A6"/>
    <w:rsid w:val="00BB33A5"/>
    <w:rsid w:val="00BB4B0A"/>
    <w:rsid w:val="00BB5D63"/>
    <w:rsid w:val="00BC0673"/>
    <w:rsid w:val="00BC2DB0"/>
    <w:rsid w:val="00BD08FD"/>
    <w:rsid w:val="00BD0D28"/>
    <w:rsid w:val="00BD159B"/>
    <w:rsid w:val="00BD26F2"/>
    <w:rsid w:val="00BD395A"/>
    <w:rsid w:val="00BD53CA"/>
    <w:rsid w:val="00BD7F86"/>
    <w:rsid w:val="00BE1425"/>
    <w:rsid w:val="00BE6F38"/>
    <w:rsid w:val="00BE780D"/>
    <w:rsid w:val="00BF2FF2"/>
    <w:rsid w:val="00BF4997"/>
    <w:rsid w:val="00BF5F9B"/>
    <w:rsid w:val="00BF62CB"/>
    <w:rsid w:val="00BF632C"/>
    <w:rsid w:val="00BF71C7"/>
    <w:rsid w:val="00C064D1"/>
    <w:rsid w:val="00C0651F"/>
    <w:rsid w:val="00C068FD"/>
    <w:rsid w:val="00C06DEA"/>
    <w:rsid w:val="00C10915"/>
    <w:rsid w:val="00C10F14"/>
    <w:rsid w:val="00C11CF8"/>
    <w:rsid w:val="00C12653"/>
    <w:rsid w:val="00C12D47"/>
    <w:rsid w:val="00C13024"/>
    <w:rsid w:val="00C13305"/>
    <w:rsid w:val="00C14B71"/>
    <w:rsid w:val="00C14F83"/>
    <w:rsid w:val="00C20EC3"/>
    <w:rsid w:val="00C22D63"/>
    <w:rsid w:val="00C31A26"/>
    <w:rsid w:val="00C31B4B"/>
    <w:rsid w:val="00C33874"/>
    <w:rsid w:val="00C34372"/>
    <w:rsid w:val="00C361F4"/>
    <w:rsid w:val="00C36465"/>
    <w:rsid w:val="00C365A2"/>
    <w:rsid w:val="00C3680F"/>
    <w:rsid w:val="00C36EEE"/>
    <w:rsid w:val="00C44356"/>
    <w:rsid w:val="00C464FC"/>
    <w:rsid w:val="00C47059"/>
    <w:rsid w:val="00C47096"/>
    <w:rsid w:val="00C511C3"/>
    <w:rsid w:val="00C52B69"/>
    <w:rsid w:val="00C55831"/>
    <w:rsid w:val="00C56852"/>
    <w:rsid w:val="00C56927"/>
    <w:rsid w:val="00C61DBA"/>
    <w:rsid w:val="00C63489"/>
    <w:rsid w:val="00C64F33"/>
    <w:rsid w:val="00C65202"/>
    <w:rsid w:val="00C653B8"/>
    <w:rsid w:val="00C66DD2"/>
    <w:rsid w:val="00C716D7"/>
    <w:rsid w:val="00C7379A"/>
    <w:rsid w:val="00C738AE"/>
    <w:rsid w:val="00C74243"/>
    <w:rsid w:val="00C7486B"/>
    <w:rsid w:val="00C76CBB"/>
    <w:rsid w:val="00C877B4"/>
    <w:rsid w:val="00C91F7B"/>
    <w:rsid w:val="00C9298C"/>
    <w:rsid w:val="00C9322C"/>
    <w:rsid w:val="00C932B7"/>
    <w:rsid w:val="00C96B23"/>
    <w:rsid w:val="00CA06E0"/>
    <w:rsid w:val="00CA0866"/>
    <w:rsid w:val="00CA4268"/>
    <w:rsid w:val="00CA5A68"/>
    <w:rsid w:val="00CB009D"/>
    <w:rsid w:val="00CB1A42"/>
    <w:rsid w:val="00CB2DD4"/>
    <w:rsid w:val="00CB32BD"/>
    <w:rsid w:val="00CB41E7"/>
    <w:rsid w:val="00CB4C7B"/>
    <w:rsid w:val="00CB62A4"/>
    <w:rsid w:val="00CB7562"/>
    <w:rsid w:val="00CB7E90"/>
    <w:rsid w:val="00CB7EEA"/>
    <w:rsid w:val="00CC1BAF"/>
    <w:rsid w:val="00CC2440"/>
    <w:rsid w:val="00CC2CA6"/>
    <w:rsid w:val="00CD3910"/>
    <w:rsid w:val="00CD4F8A"/>
    <w:rsid w:val="00CD78FA"/>
    <w:rsid w:val="00CD7FCE"/>
    <w:rsid w:val="00CE0A1E"/>
    <w:rsid w:val="00CE3E59"/>
    <w:rsid w:val="00CE3EB5"/>
    <w:rsid w:val="00CE570D"/>
    <w:rsid w:val="00CE673C"/>
    <w:rsid w:val="00CE7A06"/>
    <w:rsid w:val="00CF00A6"/>
    <w:rsid w:val="00CF32C6"/>
    <w:rsid w:val="00CF45D6"/>
    <w:rsid w:val="00CF563D"/>
    <w:rsid w:val="00CF5654"/>
    <w:rsid w:val="00D00A20"/>
    <w:rsid w:val="00D02DF4"/>
    <w:rsid w:val="00D0304E"/>
    <w:rsid w:val="00D056D8"/>
    <w:rsid w:val="00D06BA9"/>
    <w:rsid w:val="00D071C2"/>
    <w:rsid w:val="00D078D8"/>
    <w:rsid w:val="00D1077F"/>
    <w:rsid w:val="00D119A8"/>
    <w:rsid w:val="00D11D31"/>
    <w:rsid w:val="00D12376"/>
    <w:rsid w:val="00D12475"/>
    <w:rsid w:val="00D124C7"/>
    <w:rsid w:val="00D1429B"/>
    <w:rsid w:val="00D14BDF"/>
    <w:rsid w:val="00D274BB"/>
    <w:rsid w:val="00D27978"/>
    <w:rsid w:val="00D32EB5"/>
    <w:rsid w:val="00D33F44"/>
    <w:rsid w:val="00D37003"/>
    <w:rsid w:val="00D377B4"/>
    <w:rsid w:val="00D43F8F"/>
    <w:rsid w:val="00D45D65"/>
    <w:rsid w:val="00D46A93"/>
    <w:rsid w:val="00D47491"/>
    <w:rsid w:val="00D478EC"/>
    <w:rsid w:val="00D5196F"/>
    <w:rsid w:val="00D56AC6"/>
    <w:rsid w:val="00D57260"/>
    <w:rsid w:val="00D57B07"/>
    <w:rsid w:val="00D60EE6"/>
    <w:rsid w:val="00D6104D"/>
    <w:rsid w:val="00D613A9"/>
    <w:rsid w:val="00D61B75"/>
    <w:rsid w:val="00D625E3"/>
    <w:rsid w:val="00D65121"/>
    <w:rsid w:val="00D66A24"/>
    <w:rsid w:val="00D66D6C"/>
    <w:rsid w:val="00D708AE"/>
    <w:rsid w:val="00D71388"/>
    <w:rsid w:val="00D825DA"/>
    <w:rsid w:val="00D83336"/>
    <w:rsid w:val="00D85E68"/>
    <w:rsid w:val="00D87061"/>
    <w:rsid w:val="00D879F9"/>
    <w:rsid w:val="00D904AC"/>
    <w:rsid w:val="00D9081F"/>
    <w:rsid w:val="00D9135B"/>
    <w:rsid w:val="00D918D7"/>
    <w:rsid w:val="00D9354E"/>
    <w:rsid w:val="00D93CA9"/>
    <w:rsid w:val="00D9429A"/>
    <w:rsid w:val="00D9448F"/>
    <w:rsid w:val="00D94C69"/>
    <w:rsid w:val="00DA0A72"/>
    <w:rsid w:val="00DA2391"/>
    <w:rsid w:val="00DA2C78"/>
    <w:rsid w:val="00DA2F16"/>
    <w:rsid w:val="00DA4CA0"/>
    <w:rsid w:val="00DA69CC"/>
    <w:rsid w:val="00DA7C04"/>
    <w:rsid w:val="00DB44BD"/>
    <w:rsid w:val="00DB4716"/>
    <w:rsid w:val="00DB5E71"/>
    <w:rsid w:val="00DC0BB9"/>
    <w:rsid w:val="00DC117A"/>
    <w:rsid w:val="00DC13E3"/>
    <w:rsid w:val="00DC7FC1"/>
    <w:rsid w:val="00DC7FF6"/>
    <w:rsid w:val="00DD017E"/>
    <w:rsid w:val="00DD0AB7"/>
    <w:rsid w:val="00DD78E9"/>
    <w:rsid w:val="00DD7AB2"/>
    <w:rsid w:val="00DE24B6"/>
    <w:rsid w:val="00DE36EC"/>
    <w:rsid w:val="00DE3AD9"/>
    <w:rsid w:val="00DE4B5E"/>
    <w:rsid w:val="00DE4E02"/>
    <w:rsid w:val="00DE5F45"/>
    <w:rsid w:val="00DE6A16"/>
    <w:rsid w:val="00DF150F"/>
    <w:rsid w:val="00DF28D2"/>
    <w:rsid w:val="00DF2976"/>
    <w:rsid w:val="00DF2D1B"/>
    <w:rsid w:val="00DF33FA"/>
    <w:rsid w:val="00DF4011"/>
    <w:rsid w:val="00DF6B54"/>
    <w:rsid w:val="00E0171C"/>
    <w:rsid w:val="00E01C2E"/>
    <w:rsid w:val="00E06193"/>
    <w:rsid w:val="00E101E4"/>
    <w:rsid w:val="00E109FF"/>
    <w:rsid w:val="00E11605"/>
    <w:rsid w:val="00E1249E"/>
    <w:rsid w:val="00E13A39"/>
    <w:rsid w:val="00E15315"/>
    <w:rsid w:val="00E15CB9"/>
    <w:rsid w:val="00E17811"/>
    <w:rsid w:val="00E208AA"/>
    <w:rsid w:val="00E2243A"/>
    <w:rsid w:val="00E2247A"/>
    <w:rsid w:val="00E255A0"/>
    <w:rsid w:val="00E25700"/>
    <w:rsid w:val="00E269C4"/>
    <w:rsid w:val="00E26D23"/>
    <w:rsid w:val="00E30819"/>
    <w:rsid w:val="00E310BE"/>
    <w:rsid w:val="00E33D99"/>
    <w:rsid w:val="00E352DC"/>
    <w:rsid w:val="00E35498"/>
    <w:rsid w:val="00E36276"/>
    <w:rsid w:val="00E37607"/>
    <w:rsid w:val="00E42A46"/>
    <w:rsid w:val="00E4382F"/>
    <w:rsid w:val="00E44F74"/>
    <w:rsid w:val="00E45656"/>
    <w:rsid w:val="00E46AB9"/>
    <w:rsid w:val="00E502E1"/>
    <w:rsid w:val="00E50528"/>
    <w:rsid w:val="00E5363A"/>
    <w:rsid w:val="00E53CE8"/>
    <w:rsid w:val="00E54068"/>
    <w:rsid w:val="00E54FDB"/>
    <w:rsid w:val="00E56090"/>
    <w:rsid w:val="00E57C7B"/>
    <w:rsid w:val="00E617A1"/>
    <w:rsid w:val="00E6335F"/>
    <w:rsid w:val="00E644E1"/>
    <w:rsid w:val="00E646E5"/>
    <w:rsid w:val="00E6536B"/>
    <w:rsid w:val="00E6600F"/>
    <w:rsid w:val="00E70362"/>
    <w:rsid w:val="00E70FE5"/>
    <w:rsid w:val="00E71499"/>
    <w:rsid w:val="00E71A97"/>
    <w:rsid w:val="00E7342E"/>
    <w:rsid w:val="00E73CE0"/>
    <w:rsid w:val="00E80863"/>
    <w:rsid w:val="00E80FEA"/>
    <w:rsid w:val="00E811C2"/>
    <w:rsid w:val="00E82A43"/>
    <w:rsid w:val="00E83F27"/>
    <w:rsid w:val="00E85441"/>
    <w:rsid w:val="00E85850"/>
    <w:rsid w:val="00E85A5F"/>
    <w:rsid w:val="00E85F8A"/>
    <w:rsid w:val="00E860BB"/>
    <w:rsid w:val="00E900A1"/>
    <w:rsid w:val="00E91B04"/>
    <w:rsid w:val="00E91B72"/>
    <w:rsid w:val="00E92074"/>
    <w:rsid w:val="00E938B6"/>
    <w:rsid w:val="00E939FD"/>
    <w:rsid w:val="00E95EBB"/>
    <w:rsid w:val="00E95F72"/>
    <w:rsid w:val="00EA0F9B"/>
    <w:rsid w:val="00EA4EC8"/>
    <w:rsid w:val="00EA60C3"/>
    <w:rsid w:val="00EB00AB"/>
    <w:rsid w:val="00EB0CEE"/>
    <w:rsid w:val="00EB3540"/>
    <w:rsid w:val="00EB42C5"/>
    <w:rsid w:val="00EB55B1"/>
    <w:rsid w:val="00EB55D9"/>
    <w:rsid w:val="00EB6824"/>
    <w:rsid w:val="00EB7439"/>
    <w:rsid w:val="00EB7867"/>
    <w:rsid w:val="00EB7C2F"/>
    <w:rsid w:val="00EC1ED9"/>
    <w:rsid w:val="00EC2746"/>
    <w:rsid w:val="00EC3C2E"/>
    <w:rsid w:val="00EC428B"/>
    <w:rsid w:val="00EC4343"/>
    <w:rsid w:val="00EC5DB6"/>
    <w:rsid w:val="00EC68B6"/>
    <w:rsid w:val="00EC6C90"/>
    <w:rsid w:val="00EC6DCF"/>
    <w:rsid w:val="00EC7DF9"/>
    <w:rsid w:val="00ED012D"/>
    <w:rsid w:val="00ED1DBB"/>
    <w:rsid w:val="00ED24B1"/>
    <w:rsid w:val="00ED39C2"/>
    <w:rsid w:val="00ED6952"/>
    <w:rsid w:val="00ED6D42"/>
    <w:rsid w:val="00EE0D91"/>
    <w:rsid w:val="00EE1B8F"/>
    <w:rsid w:val="00EE2879"/>
    <w:rsid w:val="00EE346B"/>
    <w:rsid w:val="00EE56B9"/>
    <w:rsid w:val="00EE66AA"/>
    <w:rsid w:val="00EE679D"/>
    <w:rsid w:val="00EE753E"/>
    <w:rsid w:val="00EE7A73"/>
    <w:rsid w:val="00EF1AA8"/>
    <w:rsid w:val="00EF3B2E"/>
    <w:rsid w:val="00EF3DC3"/>
    <w:rsid w:val="00EF767E"/>
    <w:rsid w:val="00F01DBA"/>
    <w:rsid w:val="00F045C6"/>
    <w:rsid w:val="00F05163"/>
    <w:rsid w:val="00F07C50"/>
    <w:rsid w:val="00F11E4C"/>
    <w:rsid w:val="00F13962"/>
    <w:rsid w:val="00F139BF"/>
    <w:rsid w:val="00F13B3B"/>
    <w:rsid w:val="00F13FCB"/>
    <w:rsid w:val="00F158AB"/>
    <w:rsid w:val="00F159E4"/>
    <w:rsid w:val="00F16310"/>
    <w:rsid w:val="00F16501"/>
    <w:rsid w:val="00F17C9C"/>
    <w:rsid w:val="00F201DE"/>
    <w:rsid w:val="00F20395"/>
    <w:rsid w:val="00F233F9"/>
    <w:rsid w:val="00F23A98"/>
    <w:rsid w:val="00F24083"/>
    <w:rsid w:val="00F249DC"/>
    <w:rsid w:val="00F26229"/>
    <w:rsid w:val="00F26BCD"/>
    <w:rsid w:val="00F26EA0"/>
    <w:rsid w:val="00F311DC"/>
    <w:rsid w:val="00F31B93"/>
    <w:rsid w:val="00F325AE"/>
    <w:rsid w:val="00F3265C"/>
    <w:rsid w:val="00F334F1"/>
    <w:rsid w:val="00F35D9F"/>
    <w:rsid w:val="00F35F55"/>
    <w:rsid w:val="00F3775E"/>
    <w:rsid w:val="00F4157E"/>
    <w:rsid w:val="00F4176E"/>
    <w:rsid w:val="00F42E35"/>
    <w:rsid w:val="00F44C86"/>
    <w:rsid w:val="00F458CB"/>
    <w:rsid w:val="00F45C37"/>
    <w:rsid w:val="00F45D77"/>
    <w:rsid w:val="00F4647B"/>
    <w:rsid w:val="00F50DC5"/>
    <w:rsid w:val="00F54AEC"/>
    <w:rsid w:val="00F55556"/>
    <w:rsid w:val="00F55D9B"/>
    <w:rsid w:val="00F57A4E"/>
    <w:rsid w:val="00F62320"/>
    <w:rsid w:val="00F62FAE"/>
    <w:rsid w:val="00F64A1C"/>
    <w:rsid w:val="00F666F2"/>
    <w:rsid w:val="00F7033A"/>
    <w:rsid w:val="00F70E2D"/>
    <w:rsid w:val="00F73058"/>
    <w:rsid w:val="00F74EEC"/>
    <w:rsid w:val="00F75557"/>
    <w:rsid w:val="00F75C06"/>
    <w:rsid w:val="00F76B1B"/>
    <w:rsid w:val="00F773EA"/>
    <w:rsid w:val="00F80937"/>
    <w:rsid w:val="00F8299F"/>
    <w:rsid w:val="00F840EC"/>
    <w:rsid w:val="00F8437F"/>
    <w:rsid w:val="00F84960"/>
    <w:rsid w:val="00F84E31"/>
    <w:rsid w:val="00F85C38"/>
    <w:rsid w:val="00F86F5B"/>
    <w:rsid w:val="00F90D30"/>
    <w:rsid w:val="00F94B3A"/>
    <w:rsid w:val="00F9619C"/>
    <w:rsid w:val="00F96657"/>
    <w:rsid w:val="00FA40F0"/>
    <w:rsid w:val="00FA413F"/>
    <w:rsid w:val="00FA4503"/>
    <w:rsid w:val="00FA5015"/>
    <w:rsid w:val="00FA6080"/>
    <w:rsid w:val="00FA7604"/>
    <w:rsid w:val="00FB08F3"/>
    <w:rsid w:val="00FB1B44"/>
    <w:rsid w:val="00FB43FD"/>
    <w:rsid w:val="00FB58AF"/>
    <w:rsid w:val="00FB7207"/>
    <w:rsid w:val="00FB760D"/>
    <w:rsid w:val="00FB795B"/>
    <w:rsid w:val="00FB7E1D"/>
    <w:rsid w:val="00FC3555"/>
    <w:rsid w:val="00FC4B45"/>
    <w:rsid w:val="00FC55D0"/>
    <w:rsid w:val="00FC64E9"/>
    <w:rsid w:val="00FC740E"/>
    <w:rsid w:val="00FC7890"/>
    <w:rsid w:val="00FC7B4F"/>
    <w:rsid w:val="00FD0005"/>
    <w:rsid w:val="00FD1AF3"/>
    <w:rsid w:val="00FD1C16"/>
    <w:rsid w:val="00FD1C4C"/>
    <w:rsid w:val="00FD3EA0"/>
    <w:rsid w:val="00FD60BF"/>
    <w:rsid w:val="00FD6202"/>
    <w:rsid w:val="00FD667F"/>
    <w:rsid w:val="00FD7C18"/>
    <w:rsid w:val="00FE0253"/>
    <w:rsid w:val="00FE0E83"/>
    <w:rsid w:val="00FE5611"/>
    <w:rsid w:val="00FE623E"/>
    <w:rsid w:val="00FE7448"/>
    <w:rsid w:val="00FE76CD"/>
    <w:rsid w:val="00FF1C70"/>
    <w:rsid w:val="00FF34DF"/>
    <w:rsid w:val="00FF37E4"/>
    <w:rsid w:val="00FF3836"/>
    <w:rsid w:val="00FF43A7"/>
    <w:rsid w:val="00FF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819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017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D017E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E308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30819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3081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rsid w:val="00E30819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30819"/>
    <w:pPr>
      <w:ind w:left="720"/>
    </w:pPr>
  </w:style>
  <w:style w:type="table" w:styleId="TableGrid">
    <w:name w:val="Table Grid"/>
    <w:basedOn w:val="TableNormal"/>
    <w:uiPriority w:val="99"/>
    <w:rsid w:val="006E71B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14B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14BD0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A14B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14BD0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CB4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4C7B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rsid w:val="004B4679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D21B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NoSpacing">
    <w:name w:val="No Spacing"/>
    <w:uiPriority w:val="99"/>
    <w:qFormat/>
    <w:rsid w:val="00264798"/>
    <w:rPr>
      <w:rFonts w:cs="Calibri"/>
      <w:lang w:eastAsia="en-US"/>
    </w:rPr>
  </w:style>
  <w:style w:type="paragraph" w:customStyle="1" w:styleId="Default">
    <w:name w:val="Default"/>
    <w:uiPriority w:val="99"/>
    <w:rsid w:val="0005144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locked/>
    <w:rsid w:val="001F2F34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5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5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nachalmznie_klassi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149</TotalTime>
  <Pages>14</Pages>
  <Words>4784</Words>
  <Characters>27275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Независимая оценка качества подготовки обучающихся в Республике Карелия</dc:title>
  <dc:subject/>
  <dc:creator>GrigoryantsGN</dc:creator>
  <cp:keywords/>
  <dc:description/>
  <cp:lastModifiedBy>teach</cp:lastModifiedBy>
  <cp:revision>14</cp:revision>
  <cp:lastPrinted>2017-06-04T13:36:00Z</cp:lastPrinted>
  <dcterms:created xsi:type="dcterms:W3CDTF">2017-06-02T09:45:00Z</dcterms:created>
  <dcterms:modified xsi:type="dcterms:W3CDTF">2017-06-28T06:56:00Z</dcterms:modified>
</cp:coreProperties>
</file>